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8385C" w14:textId="794DC742" w:rsidR="0081147F" w:rsidRDefault="00D9480B" w:rsidP="00D9480B">
      <w:pPr>
        <w:jc w:val="center"/>
        <w:rPr>
          <w:b/>
          <w:bCs/>
          <w:noProof/>
          <w:sz w:val="24"/>
          <w:szCs w:val="24"/>
          <w:lang w:val="lt-LT" w:eastAsia="lt-LT"/>
        </w:rPr>
      </w:pPr>
      <w:r>
        <w:rPr>
          <w:b/>
          <w:bCs/>
          <w:noProof/>
          <w:sz w:val="24"/>
          <w:szCs w:val="24"/>
          <w:lang w:val="lt-LT" w:eastAsia="lt-LT"/>
        </w:rPr>
        <w:t xml:space="preserve">                                                                          </w:t>
      </w:r>
      <w:r w:rsidR="00F46DEC">
        <w:rPr>
          <w:b/>
          <w:bCs/>
          <w:noProof/>
          <w:sz w:val="24"/>
          <w:szCs w:val="24"/>
          <w:lang w:val="lt-LT" w:eastAsia="lt-LT"/>
        </w:rPr>
        <w:t xml:space="preserve">      </w:t>
      </w:r>
      <w:r>
        <w:rPr>
          <w:b/>
          <w:bCs/>
          <w:noProof/>
          <w:sz w:val="24"/>
          <w:szCs w:val="24"/>
          <w:lang w:val="lt-LT" w:eastAsia="lt-LT"/>
        </w:rPr>
        <w:t xml:space="preserve">                     </w:t>
      </w:r>
      <w:r w:rsidRPr="00CA0EB2">
        <w:rPr>
          <w:b/>
          <w:bCs/>
          <w:noProof/>
          <w:sz w:val="24"/>
          <w:szCs w:val="24"/>
          <w:lang w:val="lt-LT" w:eastAsia="lt-LT"/>
        </w:rPr>
        <w:t>Projekt</w:t>
      </w:r>
      <w:r w:rsidR="00F46DEC">
        <w:rPr>
          <w:b/>
          <w:bCs/>
          <w:noProof/>
          <w:sz w:val="24"/>
          <w:szCs w:val="24"/>
          <w:lang w:val="lt-LT" w:eastAsia="lt-LT"/>
        </w:rPr>
        <w:t xml:space="preserve">o </w:t>
      </w:r>
      <w:r w:rsidR="00576974">
        <w:rPr>
          <w:b/>
          <w:bCs/>
          <w:noProof/>
          <w:sz w:val="24"/>
          <w:szCs w:val="24"/>
          <w:lang w:val="lt-LT" w:eastAsia="lt-LT"/>
        </w:rPr>
        <w:t>Nr. TSP-62</w:t>
      </w:r>
    </w:p>
    <w:p w14:paraId="3D637D5F" w14:textId="58264E0E" w:rsidR="00D9480B" w:rsidRPr="00CA0EB2" w:rsidRDefault="00576974" w:rsidP="00576974">
      <w:pPr>
        <w:ind w:left="5760" w:firstLine="720"/>
        <w:rPr>
          <w:b/>
          <w:bCs/>
          <w:noProof/>
          <w:sz w:val="24"/>
          <w:szCs w:val="24"/>
          <w:lang w:val="lt-LT" w:eastAsia="lt-LT"/>
        </w:rPr>
      </w:pPr>
      <w:r>
        <w:rPr>
          <w:b/>
          <w:bCs/>
          <w:noProof/>
          <w:sz w:val="24"/>
          <w:szCs w:val="24"/>
          <w:lang w:val="lt-LT" w:eastAsia="lt-LT"/>
        </w:rPr>
        <w:t xml:space="preserve">     </w:t>
      </w:r>
      <w:r w:rsidR="00F46DEC">
        <w:rPr>
          <w:b/>
          <w:bCs/>
          <w:noProof/>
          <w:sz w:val="24"/>
          <w:szCs w:val="24"/>
          <w:lang w:val="lt-LT" w:eastAsia="lt-LT"/>
        </w:rPr>
        <w:t>lyginamasis variantas</w:t>
      </w:r>
    </w:p>
    <w:p w14:paraId="2CCD898B" w14:textId="77777777" w:rsidR="00D9480B" w:rsidRPr="00CA0EB2" w:rsidRDefault="00D9480B" w:rsidP="00D9480B">
      <w:pPr>
        <w:spacing w:line="360" w:lineRule="auto"/>
        <w:jc w:val="center"/>
        <w:rPr>
          <w:b/>
          <w:bCs/>
          <w:noProof/>
          <w:sz w:val="24"/>
          <w:szCs w:val="24"/>
          <w:lang w:val="lt-LT" w:eastAsia="lt-LT"/>
        </w:rPr>
      </w:pPr>
    </w:p>
    <w:p w14:paraId="64225FC7" w14:textId="77777777" w:rsidR="00D9480B" w:rsidRPr="00CA0EB2" w:rsidRDefault="00D9480B" w:rsidP="00D9480B">
      <w:pPr>
        <w:spacing w:line="276" w:lineRule="auto"/>
        <w:jc w:val="center"/>
        <w:rPr>
          <w:b/>
          <w:bCs/>
          <w:noProof/>
          <w:sz w:val="24"/>
          <w:szCs w:val="24"/>
          <w:lang w:val="lt-LT" w:eastAsia="lt-LT"/>
        </w:rPr>
      </w:pPr>
      <w:r w:rsidRPr="00CA0EB2">
        <w:rPr>
          <w:b/>
          <w:bCs/>
          <w:noProof/>
          <w:sz w:val="24"/>
          <w:szCs w:val="24"/>
          <w:lang w:val="lt-LT" w:eastAsia="lt-LT"/>
        </w:rPr>
        <w:t>KALVARIJOS SAVIVALDYBĖS</w:t>
      </w:r>
      <w:r>
        <w:rPr>
          <w:b/>
          <w:bCs/>
          <w:noProof/>
          <w:sz w:val="24"/>
          <w:szCs w:val="24"/>
          <w:lang w:val="lt-LT" w:eastAsia="lt-LT"/>
        </w:rPr>
        <w:t xml:space="preserve"> </w:t>
      </w:r>
      <w:r w:rsidRPr="00CA0EB2">
        <w:rPr>
          <w:b/>
          <w:bCs/>
          <w:noProof/>
          <w:sz w:val="24"/>
          <w:szCs w:val="24"/>
          <w:lang w:val="lt-LT" w:eastAsia="lt-LT"/>
        </w:rPr>
        <w:t>TARYBA</w:t>
      </w:r>
    </w:p>
    <w:p w14:paraId="15C13DAC" w14:textId="77777777" w:rsidR="00D9480B" w:rsidRDefault="00D9480B" w:rsidP="00D9480B">
      <w:pPr>
        <w:spacing w:line="276" w:lineRule="auto"/>
        <w:jc w:val="center"/>
        <w:rPr>
          <w:b/>
          <w:bCs/>
          <w:noProof/>
          <w:sz w:val="24"/>
          <w:szCs w:val="24"/>
          <w:lang w:val="lt-LT" w:eastAsia="lt-LT"/>
        </w:rPr>
      </w:pPr>
    </w:p>
    <w:p w14:paraId="3167A3EF" w14:textId="0FC7610F" w:rsidR="00D9480B" w:rsidRPr="00CA0EB2" w:rsidRDefault="00D9480B" w:rsidP="00D9480B">
      <w:pPr>
        <w:spacing w:line="276" w:lineRule="auto"/>
        <w:jc w:val="center"/>
        <w:rPr>
          <w:b/>
          <w:bCs/>
          <w:noProof/>
          <w:sz w:val="24"/>
          <w:szCs w:val="24"/>
          <w:lang w:val="lt-LT" w:eastAsia="lt-LT"/>
        </w:rPr>
      </w:pPr>
      <w:r>
        <w:rPr>
          <w:b/>
          <w:bCs/>
          <w:noProof/>
          <w:sz w:val="24"/>
          <w:szCs w:val="24"/>
          <w:lang w:val="lt-LT" w:eastAsia="lt-LT"/>
        </w:rPr>
        <w:t>SPRENDIM</w:t>
      </w:r>
      <w:r w:rsidR="00F46DEC">
        <w:rPr>
          <w:b/>
          <w:bCs/>
          <w:noProof/>
          <w:sz w:val="24"/>
          <w:szCs w:val="24"/>
          <w:lang w:val="lt-LT" w:eastAsia="lt-LT"/>
        </w:rPr>
        <w:t>AS</w:t>
      </w:r>
    </w:p>
    <w:p w14:paraId="7008E75B" w14:textId="06AE4CBF" w:rsidR="00D9480B" w:rsidRDefault="00D9480B" w:rsidP="00D9480B">
      <w:pPr>
        <w:jc w:val="center"/>
        <w:rPr>
          <w:b/>
          <w:bCs/>
          <w:noProof/>
          <w:sz w:val="24"/>
          <w:szCs w:val="24"/>
          <w:lang w:val="lt-LT" w:eastAsia="lt-LT"/>
        </w:rPr>
      </w:pPr>
      <w:r w:rsidRPr="00737F57">
        <w:rPr>
          <w:b/>
          <w:bCs/>
          <w:noProof/>
          <w:sz w:val="24"/>
          <w:szCs w:val="24"/>
          <w:lang w:val="lt-LT" w:eastAsia="lt-LT"/>
        </w:rPr>
        <w:t xml:space="preserve">DĖL </w:t>
      </w:r>
      <w:r>
        <w:rPr>
          <w:b/>
          <w:bCs/>
          <w:noProof/>
          <w:sz w:val="24"/>
          <w:szCs w:val="24"/>
          <w:lang w:val="lt-LT" w:eastAsia="lt-LT"/>
        </w:rPr>
        <w:t xml:space="preserve">KALVARIJOS SAVIVALDYBĖS TARYBOS </w:t>
      </w:r>
      <w:r w:rsidRPr="00737F57">
        <w:rPr>
          <w:b/>
          <w:bCs/>
          <w:sz w:val="24"/>
          <w:szCs w:val="24"/>
          <w:lang w:val="lt-LT"/>
        </w:rPr>
        <w:t>2025 M. BALANDŽIO 18 D. SPRENDIM</w:t>
      </w:r>
      <w:r>
        <w:rPr>
          <w:b/>
          <w:bCs/>
          <w:sz w:val="24"/>
          <w:szCs w:val="24"/>
          <w:lang w:val="lt-LT"/>
        </w:rPr>
        <w:t>O</w:t>
      </w:r>
      <w:r w:rsidRPr="00737F57">
        <w:rPr>
          <w:b/>
          <w:bCs/>
          <w:sz w:val="24"/>
          <w:szCs w:val="24"/>
          <w:lang w:val="lt-LT"/>
        </w:rPr>
        <w:t xml:space="preserve"> NR. T-49</w:t>
      </w:r>
      <w:r w:rsidRPr="00737F57">
        <w:rPr>
          <w:sz w:val="24"/>
          <w:szCs w:val="24"/>
          <w:lang w:val="lt-LT"/>
        </w:rPr>
        <w:t xml:space="preserve"> </w:t>
      </w:r>
      <w:r>
        <w:rPr>
          <w:b/>
          <w:bCs/>
          <w:noProof/>
          <w:sz w:val="24"/>
          <w:szCs w:val="24"/>
          <w:lang w:val="lt-LT" w:eastAsia="lt-LT"/>
        </w:rPr>
        <w:t>,,</w:t>
      </w:r>
      <w:r w:rsidR="0081147F">
        <w:rPr>
          <w:b/>
          <w:bCs/>
          <w:noProof/>
          <w:sz w:val="24"/>
          <w:szCs w:val="24"/>
          <w:lang w:val="lt-LT" w:eastAsia="lt-LT"/>
        </w:rPr>
        <w:t xml:space="preserve">DĖL </w:t>
      </w:r>
      <w:r w:rsidRPr="00737F57">
        <w:rPr>
          <w:b/>
          <w:bCs/>
          <w:noProof/>
          <w:sz w:val="24"/>
          <w:szCs w:val="24"/>
          <w:lang w:val="lt-LT" w:eastAsia="lt-LT"/>
        </w:rPr>
        <w:t>KALVARIJOS</w:t>
      </w:r>
      <w:r w:rsidRPr="00CA0EB2">
        <w:rPr>
          <w:b/>
          <w:bCs/>
          <w:noProof/>
          <w:sz w:val="24"/>
          <w:szCs w:val="24"/>
          <w:lang w:val="lt-LT" w:eastAsia="lt-LT"/>
        </w:rPr>
        <w:t xml:space="preserve"> KELIŲ PRIEŽIŪROS IR PLĖTROS PROGRAMOS FINANSAVIMO LĖŠŲ PASKIRSTYMO IR NAUDOJIMO KALVARIJOS SAVIVALDYBĖS SUSISIEKIMO INFRASTRUKTŪROS OBJEKTAMS FINANSUOTI PRIORITET</w:t>
      </w:r>
      <w:r>
        <w:rPr>
          <w:b/>
          <w:bCs/>
          <w:noProof/>
          <w:sz w:val="24"/>
          <w:szCs w:val="24"/>
          <w:lang w:val="lt-LT" w:eastAsia="lt-LT"/>
        </w:rPr>
        <w:t>INĖS EILĖS</w:t>
      </w:r>
      <w:r w:rsidRPr="00CA0EB2">
        <w:rPr>
          <w:b/>
          <w:bCs/>
          <w:noProof/>
          <w:sz w:val="24"/>
          <w:szCs w:val="24"/>
          <w:lang w:val="lt-LT" w:eastAsia="lt-LT"/>
        </w:rPr>
        <w:t xml:space="preserve"> SĄRAŠŲ PATVIRTINIMO</w:t>
      </w:r>
      <w:r>
        <w:rPr>
          <w:b/>
          <w:bCs/>
          <w:noProof/>
          <w:sz w:val="24"/>
          <w:szCs w:val="24"/>
          <w:lang w:val="lt-LT" w:eastAsia="lt-LT"/>
        </w:rPr>
        <w:t>“ PAKEITIMO</w:t>
      </w:r>
    </w:p>
    <w:p w14:paraId="20A07E9A" w14:textId="77777777" w:rsidR="00D9480B" w:rsidRDefault="00D9480B" w:rsidP="00D9480B">
      <w:pPr>
        <w:jc w:val="center"/>
        <w:rPr>
          <w:b/>
          <w:bCs/>
          <w:noProof/>
          <w:sz w:val="24"/>
          <w:szCs w:val="24"/>
          <w:lang w:val="lt-LT" w:eastAsia="lt-LT"/>
        </w:rPr>
      </w:pPr>
    </w:p>
    <w:p w14:paraId="4825AD31" w14:textId="77777777" w:rsidR="00D9480B" w:rsidRPr="00AA4ECD" w:rsidRDefault="00D9480B" w:rsidP="00D9480B">
      <w:pPr>
        <w:jc w:val="center"/>
        <w:rPr>
          <w:sz w:val="24"/>
          <w:szCs w:val="24"/>
          <w:lang w:val="lt-LT"/>
        </w:rPr>
      </w:pPr>
      <w:r w:rsidRPr="00AA4ECD">
        <w:rPr>
          <w:sz w:val="24"/>
          <w:szCs w:val="24"/>
          <w:lang w:val="lt-LT"/>
        </w:rPr>
        <w:t>202</w:t>
      </w:r>
      <w:r>
        <w:rPr>
          <w:sz w:val="24"/>
          <w:szCs w:val="24"/>
          <w:lang w:val="lt-LT"/>
        </w:rPr>
        <w:t>6</w:t>
      </w:r>
      <w:r w:rsidRPr="00AA4ECD">
        <w:rPr>
          <w:sz w:val="24"/>
          <w:szCs w:val="24"/>
          <w:lang w:val="lt-LT"/>
        </w:rPr>
        <w:t xml:space="preserve"> m.</w:t>
      </w:r>
      <w:r>
        <w:rPr>
          <w:sz w:val="24"/>
          <w:szCs w:val="24"/>
          <w:lang w:val="lt-LT"/>
        </w:rPr>
        <w:t xml:space="preserve"> balandžio   </w:t>
      </w:r>
      <w:r w:rsidRPr="00AA4ECD">
        <w:rPr>
          <w:sz w:val="24"/>
          <w:szCs w:val="24"/>
          <w:lang w:val="lt-LT"/>
        </w:rPr>
        <w:t xml:space="preserve"> d.</w:t>
      </w:r>
      <w:r w:rsidRPr="00AA4ECD">
        <w:rPr>
          <w:sz w:val="24"/>
          <w:szCs w:val="24"/>
          <w:lang w:val="lt-LT"/>
        </w:rPr>
        <w:tab/>
        <w:t>Nr.</w:t>
      </w:r>
      <w:r>
        <w:rPr>
          <w:sz w:val="24"/>
          <w:szCs w:val="24"/>
          <w:lang w:val="lt-LT"/>
        </w:rPr>
        <w:t xml:space="preserve"> T-      </w:t>
      </w:r>
    </w:p>
    <w:p w14:paraId="68720312" w14:textId="77777777" w:rsidR="00D9480B" w:rsidRDefault="00D9480B" w:rsidP="00D9480B">
      <w:pPr>
        <w:jc w:val="center"/>
        <w:rPr>
          <w:sz w:val="24"/>
          <w:szCs w:val="24"/>
          <w:lang w:val="lt-LT"/>
        </w:rPr>
      </w:pPr>
      <w:r w:rsidRPr="00AA4ECD">
        <w:rPr>
          <w:sz w:val="24"/>
          <w:szCs w:val="24"/>
          <w:lang w:val="lt-LT"/>
        </w:rPr>
        <w:t>Kalvarija</w:t>
      </w:r>
    </w:p>
    <w:p w14:paraId="20C7EC53" w14:textId="77777777" w:rsidR="00D9480B" w:rsidRPr="002610CD" w:rsidRDefault="00D9480B" w:rsidP="00D9480B">
      <w:pPr>
        <w:tabs>
          <w:tab w:val="left" w:pos="709"/>
        </w:tabs>
        <w:spacing w:line="360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</w:r>
      <w:r w:rsidRPr="002610CD">
        <w:rPr>
          <w:sz w:val="24"/>
          <w:szCs w:val="24"/>
          <w:lang w:val="lt-LT"/>
        </w:rPr>
        <w:t xml:space="preserve">Vadovaudamasi Lietuvos Respublikos vietos savivaldos įstatymo 6 straipsnio 32 punktu, 15 straipsnio </w:t>
      </w:r>
      <w:r>
        <w:rPr>
          <w:sz w:val="24"/>
          <w:szCs w:val="24"/>
          <w:lang w:val="lt-LT"/>
        </w:rPr>
        <w:t>4</w:t>
      </w:r>
      <w:r w:rsidRPr="002610CD">
        <w:rPr>
          <w:sz w:val="24"/>
          <w:szCs w:val="24"/>
          <w:lang w:val="lt-LT"/>
        </w:rPr>
        <w:t xml:space="preserve"> dali</w:t>
      </w:r>
      <w:r>
        <w:rPr>
          <w:sz w:val="24"/>
          <w:szCs w:val="24"/>
          <w:lang w:val="lt-LT"/>
        </w:rPr>
        <w:t xml:space="preserve">mi, </w:t>
      </w:r>
      <w:r w:rsidRPr="00561101">
        <w:rPr>
          <w:sz w:val="24"/>
          <w:szCs w:val="24"/>
          <w:lang w:val="lt-LT"/>
        </w:rPr>
        <w:t xml:space="preserve">Lietuvos Respublikos kelių priežiūros ir plėtros programos finansavimo įstatymo 9 straipsnio </w:t>
      </w:r>
      <w:r>
        <w:rPr>
          <w:sz w:val="24"/>
          <w:szCs w:val="24"/>
          <w:lang w:val="lt-LT"/>
        </w:rPr>
        <w:t>2</w:t>
      </w:r>
      <w:r w:rsidRPr="00561101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 xml:space="preserve">ir 4 </w:t>
      </w:r>
      <w:r w:rsidRPr="00561101">
        <w:rPr>
          <w:sz w:val="24"/>
          <w:szCs w:val="24"/>
          <w:lang w:val="lt-LT"/>
        </w:rPr>
        <w:t>dalimi</w:t>
      </w:r>
      <w:r>
        <w:rPr>
          <w:sz w:val="24"/>
          <w:szCs w:val="24"/>
          <w:lang w:val="lt-LT"/>
        </w:rPr>
        <w:t>s</w:t>
      </w:r>
      <w:r w:rsidRPr="00561101">
        <w:rPr>
          <w:sz w:val="24"/>
          <w:szCs w:val="24"/>
          <w:lang w:val="lt-LT"/>
        </w:rPr>
        <w:t>, atsižvelgdama į</w:t>
      </w:r>
      <w:r w:rsidRPr="002610CD">
        <w:rPr>
          <w:sz w:val="24"/>
          <w:szCs w:val="24"/>
          <w:lang w:val="lt-LT"/>
        </w:rPr>
        <w:t xml:space="preserve"> Kalvarijos savivaldybės kelių priežiūros ir plėtros programos finansavimo lėšų paskirstymo ir naudojimo Kalvarijos savivaldybės susisiekimo infrastruktūros objektams finansuoti komisijos, sudarytos Kalvarijos savivaldybės mero 202</w:t>
      </w:r>
      <w:r>
        <w:rPr>
          <w:sz w:val="24"/>
          <w:szCs w:val="24"/>
          <w:lang w:val="lt-LT"/>
        </w:rPr>
        <w:t>6</w:t>
      </w:r>
      <w:r w:rsidRPr="002610CD">
        <w:rPr>
          <w:sz w:val="24"/>
          <w:szCs w:val="24"/>
          <w:lang w:val="lt-LT"/>
        </w:rPr>
        <w:t xml:space="preserve"> m. </w:t>
      </w:r>
      <w:r>
        <w:rPr>
          <w:sz w:val="24"/>
          <w:szCs w:val="24"/>
          <w:lang w:val="lt-LT"/>
        </w:rPr>
        <w:t xml:space="preserve">balandžio 9 </w:t>
      </w:r>
      <w:r w:rsidRPr="002610CD">
        <w:rPr>
          <w:sz w:val="24"/>
          <w:szCs w:val="24"/>
          <w:lang w:val="lt-LT"/>
        </w:rPr>
        <w:t>d. potvarkiu Nr. M-</w:t>
      </w:r>
      <w:r>
        <w:rPr>
          <w:sz w:val="24"/>
          <w:szCs w:val="24"/>
          <w:lang w:val="lt-LT"/>
        </w:rPr>
        <w:t>152 (2.4E)</w:t>
      </w:r>
      <w:r w:rsidRPr="0051750C">
        <w:rPr>
          <w:sz w:val="24"/>
          <w:szCs w:val="24"/>
          <w:lang w:val="lt-LT"/>
        </w:rPr>
        <w:t>, 202</w:t>
      </w:r>
      <w:r>
        <w:rPr>
          <w:sz w:val="24"/>
          <w:szCs w:val="24"/>
          <w:lang w:val="lt-LT"/>
        </w:rPr>
        <w:t>6-04-09</w:t>
      </w:r>
      <w:r w:rsidRPr="0051750C">
        <w:rPr>
          <w:sz w:val="24"/>
          <w:szCs w:val="24"/>
          <w:lang w:val="lt-LT"/>
        </w:rPr>
        <w:t xml:space="preserve"> posėdžio protokolą Nr. KPE-</w:t>
      </w:r>
      <w:r>
        <w:rPr>
          <w:sz w:val="24"/>
          <w:szCs w:val="24"/>
          <w:lang w:val="lt-LT"/>
        </w:rPr>
        <w:t>2</w:t>
      </w:r>
      <w:r w:rsidRPr="0051750C">
        <w:rPr>
          <w:sz w:val="24"/>
          <w:szCs w:val="24"/>
          <w:lang w:val="lt-LT"/>
        </w:rPr>
        <w:t>, Kalvarijos savivaldybės taryba n u s p r e n d ž i a:</w:t>
      </w:r>
    </w:p>
    <w:p w14:paraId="2E6E257F" w14:textId="0D150290" w:rsidR="0081147F" w:rsidRDefault="00D9480B" w:rsidP="009A1EB1">
      <w:pPr>
        <w:tabs>
          <w:tab w:val="left" w:pos="709"/>
        </w:tabs>
        <w:spacing w:line="360" w:lineRule="auto"/>
        <w:jc w:val="both"/>
        <w:rPr>
          <w:sz w:val="24"/>
          <w:szCs w:val="24"/>
          <w:lang w:val="lt-LT"/>
        </w:rPr>
      </w:pPr>
      <w:r w:rsidRPr="00711D3E">
        <w:rPr>
          <w:sz w:val="24"/>
          <w:szCs w:val="24"/>
          <w:lang w:val="lt-LT"/>
        </w:rPr>
        <w:t xml:space="preserve">  </w:t>
      </w:r>
      <w:r>
        <w:rPr>
          <w:sz w:val="24"/>
          <w:szCs w:val="24"/>
          <w:lang w:val="lt-LT"/>
        </w:rPr>
        <w:t xml:space="preserve">          </w:t>
      </w:r>
      <w:r w:rsidRPr="00D100DD">
        <w:rPr>
          <w:sz w:val="24"/>
          <w:szCs w:val="24"/>
          <w:lang w:val="lt-LT"/>
        </w:rPr>
        <w:t>Pakeisti Kalvarijos savivaldybės tarybos 2025 m. balandžio 18 d. sprendim</w:t>
      </w:r>
      <w:r w:rsidR="0081147F">
        <w:rPr>
          <w:sz w:val="24"/>
          <w:szCs w:val="24"/>
          <w:lang w:val="lt-LT"/>
        </w:rPr>
        <w:t>ą</w:t>
      </w:r>
      <w:r w:rsidRPr="00D100DD">
        <w:rPr>
          <w:sz w:val="24"/>
          <w:szCs w:val="24"/>
          <w:lang w:val="lt-LT"/>
        </w:rPr>
        <w:t xml:space="preserve"> Nr. T-49 „Dėl Kalvarijos kelių priežiūros ir plėtros programos finansavimo lėšų paskirstymo ir naudojimo Kalvarijos savivaldybės susisiekimo infrastruktūros objektams finansuoti prioritetinės eilės sąrašų patvirtinimo</w:t>
      </w:r>
      <w:r>
        <w:rPr>
          <w:sz w:val="24"/>
          <w:szCs w:val="24"/>
          <w:lang w:val="lt-LT"/>
        </w:rPr>
        <w:t>“</w:t>
      </w:r>
      <w:r w:rsidR="0081147F">
        <w:rPr>
          <w:sz w:val="24"/>
          <w:szCs w:val="24"/>
          <w:lang w:val="lt-LT"/>
        </w:rPr>
        <w:t>:</w:t>
      </w:r>
    </w:p>
    <w:p w14:paraId="0A3EC97B" w14:textId="5F17404C" w:rsidR="00947EC2" w:rsidRDefault="00947EC2" w:rsidP="00947EC2">
      <w:pPr>
        <w:tabs>
          <w:tab w:val="left" w:pos="709"/>
        </w:tabs>
        <w:spacing w:line="360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</w:r>
      <w:r w:rsidRPr="00641C86">
        <w:rPr>
          <w:sz w:val="24"/>
          <w:szCs w:val="24"/>
          <w:lang w:val="lt-LT"/>
        </w:rPr>
        <w:t>1.</w:t>
      </w:r>
      <w:r>
        <w:rPr>
          <w:sz w:val="24"/>
          <w:szCs w:val="24"/>
          <w:lang w:val="lt-LT"/>
        </w:rPr>
        <w:t xml:space="preserve"> Pakeisti </w:t>
      </w:r>
      <w:r w:rsidRPr="00641C86">
        <w:rPr>
          <w:sz w:val="24"/>
          <w:szCs w:val="24"/>
          <w:lang w:val="lt-LT"/>
        </w:rPr>
        <w:t>1.1 papunktį ir išdėstyti jį taip:</w:t>
      </w:r>
    </w:p>
    <w:p w14:paraId="634F258C" w14:textId="77777777" w:rsidR="00E120FD" w:rsidRPr="00104021" w:rsidRDefault="0081147F" w:rsidP="00E120FD">
      <w:pPr>
        <w:tabs>
          <w:tab w:val="left" w:pos="709"/>
        </w:tabs>
        <w:spacing w:line="360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</w:r>
      <w:r w:rsidR="00E120FD">
        <w:rPr>
          <w:sz w:val="24"/>
          <w:szCs w:val="24"/>
          <w:lang w:val="lt-LT"/>
        </w:rPr>
        <w:tab/>
      </w:r>
      <w:r w:rsidR="00E120FD" w:rsidRPr="00641C86">
        <w:rPr>
          <w:sz w:val="24"/>
          <w:szCs w:val="24"/>
          <w:lang w:val="lt-LT"/>
        </w:rPr>
        <w:t>,,</w:t>
      </w:r>
      <w:r w:rsidR="00E120FD">
        <w:rPr>
          <w:sz w:val="24"/>
          <w:szCs w:val="24"/>
          <w:lang w:val="lt-LT"/>
        </w:rPr>
        <w:t xml:space="preserve">1.1. </w:t>
      </w:r>
      <w:r w:rsidR="00E120FD" w:rsidRPr="00641C86">
        <w:rPr>
          <w:sz w:val="24"/>
          <w:szCs w:val="24"/>
          <w:lang w:val="lt-LT"/>
        </w:rPr>
        <w:t xml:space="preserve">2025–2028 m. Kalvarijos savivaldybės kelių ir gatvių kapitalinio remonto ir rekonstrukcijos ruožų prioritetinę eilę: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992"/>
        <w:gridCol w:w="1559"/>
      </w:tblGrid>
      <w:tr w:rsidR="00B30B31" w:rsidRPr="00AA4ECD" w14:paraId="6A1DCC81" w14:textId="77777777" w:rsidTr="00592F35">
        <w:tc>
          <w:tcPr>
            <w:tcW w:w="709" w:type="dxa"/>
          </w:tcPr>
          <w:p w14:paraId="698C86FC" w14:textId="7704C33E" w:rsidR="00B30B31" w:rsidRPr="00AA4ECD" w:rsidRDefault="00B30B31" w:rsidP="00592F3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Eil.</w:t>
            </w:r>
          </w:p>
          <w:p w14:paraId="4F23544D" w14:textId="77777777" w:rsidR="00B30B31" w:rsidRPr="00AA4ECD" w:rsidRDefault="00B30B31" w:rsidP="00592F3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6521" w:type="dxa"/>
          </w:tcPr>
          <w:p w14:paraId="1965F740" w14:textId="77777777" w:rsidR="00B30B31" w:rsidRPr="00AA4ECD" w:rsidRDefault="00B30B31" w:rsidP="00592F3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Kelio pavadinimas, numeris</w:t>
            </w:r>
          </w:p>
        </w:tc>
        <w:tc>
          <w:tcPr>
            <w:tcW w:w="992" w:type="dxa"/>
          </w:tcPr>
          <w:p w14:paraId="77CB0D97" w14:textId="77777777" w:rsidR="00B30B31" w:rsidRPr="00AA4ECD" w:rsidRDefault="00B30B31" w:rsidP="00592F3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Ruožo ilgis, km</w:t>
            </w:r>
          </w:p>
        </w:tc>
        <w:tc>
          <w:tcPr>
            <w:tcW w:w="1559" w:type="dxa"/>
          </w:tcPr>
          <w:p w14:paraId="43D554AA" w14:textId="77777777" w:rsidR="00B30B31" w:rsidRPr="00AA4ECD" w:rsidRDefault="00B30B31" w:rsidP="00592F3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Savivaldybės prioritetai</w:t>
            </w:r>
          </w:p>
        </w:tc>
      </w:tr>
      <w:tr w:rsidR="00B30B31" w:rsidRPr="0081147F" w14:paraId="46E0912F" w14:textId="77777777" w:rsidTr="00592F35">
        <w:tc>
          <w:tcPr>
            <w:tcW w:w="9781" w:type="dxa"/>
            <w:gridSpan w:val="4"/>
          </w:tcPr>
          <w:p w14:paraId="143B6D66" w14:textId="77777777" w:rsidR="00B30B31" w:rsidRPr="00AA4ECD" w:rsidRDefault="00B30B31" w:rsidP="00592F35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Kelių ir gatvių kapitalinio remonto</w:t>
            </w:r>
            <w:r>
              <w:rPr>
                <w:b/>
                <w:sz w:val="24"/>
                <w:szCs w:val="24"/>
                <w:lang w:val="lt-LT"/>
              </w:rPr>
              <w:t xml:space="preserve"> ir rekonstrukcijos </w:t>
            </w:r>
            <w:r w:rsidRPr="00AA4ECD">
              <w:rPr>
                <w:b/>
                <w:sz w:val="24"/>
                <w:szCs w:val="24"/>
                <w:lang w:val="lt-LT"/>
              </w:rPr>
              <w:t xml:space="preserve">ruožai </w:t>
            </w:r>
          </w:p>
        </w:tc>
      </w:tr>
      <w:tr w:rsidR="00B30B31" w:rsidRPr="00AA4ECD" w14:paraId="2C5B1B57" w14:textId="77777777" w:rsidTr="00592F35">
        <w:trPr>
          <w:trHeight w:val="315"/>
        </w:trPr>
        <w:tc>
          <w:tcPr>
            <w:tcW w:w="709" w:type="dxa"/>
          </w:tcPr>
          <w:p w14:paraId="302E9B95" w14:textId="77777777" w:rsidR="00B30B31" w:rsidRPr="00044FC6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044FC6">
              <w:rPr>
                <w:strike/>
                <w:sz w:val="24"/>
                <w:szCs w:val="24"/>
                <w:lang w:val="lt-LT"/>
              </w:rPr>
              <w:t>1.</w:t>
            </w:r>
          </w:p>
        </w:tc>
        <w:tc>
          <w:tcPr>
            <w:tcW w:w="6521" w:type="dxa"/>
          </w:tcPr>
          <w:p w14:paraId="07135F00" w14:textId="77777777" w:rsidR="00B30B31" w:rsidRPr="00044FC6" w:rsidRDefault="00B30B31" w:rsidP="00592F35">
            <w:pPr>
              <w:spacing w:line="360" w:lineRule="auto"/>
              <w:jc w:val="both"/>
              <w:rPr>
                <w:strike/>
                <w:sz w:val="24"/>
                <w:szCs w:val="24"/>
                <w:lang w:val="lt-LT"/>
              </w:rPr>
            </w:pPr>
            <w:r w:rsidRPr="00044FC6">
              <w:rPr>
                <w:strike/>
                <w:sz w:val="24"/>
                <w:szCs w:val="24"/>
                <w:lang w:val="lt-LT"/>
              </w:rPr>
              <w:t>Kalvarijos m. Vasario 16-osios g. (KV8019) (atkarpa nuo P. Klimo g. iki S. Nėries g.) kapitalinis remontas</w:t>
            </w:r>
          </w:p>
        </w:tc>
        <w:tc>
          <w:tcPr>
            <w:tcW w:w="992" w:type="dxa"/>
          </w:tcPr>
          <w:p w14:paraId="0D303B80" w14:textId="77777777" w:rsidR="00B30B31" w:rsidRPr="00044FC6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044FC6">
              <w:rPr>
                <w:strike/>
                <w:sz w:val="24"/>
                <w:szCs w:val="24"/>
                <w:lang w:val="lt-LT"/>
              </w:rPr>
              <w:t>0,56</w:t>
            </w:r>
          </w:p>
        </w:tc>
        <w:tc>
          <w:tcPr>
            <w:tcW w:w="1559" w:type="dxa"/>
          </w:tcPr>
          <w:p w14:paraId="0E674F55" w14:textId="77777777" w:rsidR="00B30B31" w:rsidRPr="00044FC6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044FC6">
              <w:rPr>
                <w:strike/>
                <w:lang w:val="lt-LT"/>
              </w:rPr>
              <w:t>1</w:t>
            </w:r>
          </w:p>
        </w:tc>
      </w:tr>
      <w:tr w:rsidR="00B30B31" w:rsidRPr="00AA4ECD" w14:paraId="3BCEA457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4F889FD1" w14:textId="77777777" w:rsidR="00B30B31" w:rsidRDefault="00B30B31" w:rsidP="00592F35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>2</w:t>
            </w:r>
            <w:r w:rsidRPr="00B070FD">
              <w:rPr>
                <w:sz w:val="24"/>
                <w:szCs w:val="24"/>
                <w:lang w:val="lt-LT"/>
              </w:rPr>
              <w:t>.</w:t>
            </w:r>
          </w:p>
          <w:p w14:paraId="3E349992" w14:textId="7C534370" w:rsidR="00AD742B" w:rsidRPr="00AD742B" w:rsidRDefault="00AD742B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AD742B">
              <w:rPr>
                <w:b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6521" w:type="dxa"/>
          </w:tcPr>
          <w:p w14:paraId="02F43C07" w14:textId="77777777" w:rsidR="00B30B31" w:rsidRPr="00314572" w:rsidRDefault="00B30B31" w:rsidP="00592F35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314572">
              <w:rPr>
                <w:lang w:val="lt-LT"/>
              </w:rPr>
              <w:t>S. Nėries g</w:t>
            </w:r>
            <w:r>
              <w:rPr>
                <w:lang w:val="lt-LT"/>
              </w:rPr>
              <w:t>.</w:t>
            </w:r>
            <w:r w:rsidRPr="00314572">
              <w:rPr>
                <w:lang w:val="lt-LT"/>
              </w:rPr>
              <w:t xml:space="preserve"> Kalvarijoje (KV8026) su šaligatvio įrengimu kapitalini</w:t>
            </w:r>
            <w:r>
              <w:rPr>
                <w:lang w:val="lt-LT"/>
              </w:rPr>
              <w:t>s</w:t>
            </w:r>
            <w:r w:rsidRPr="00314572">
              <w:rPr>
                <w:lang w:val="lt-LT"/>
              </w:rPr>
              <w:t xml:space="preserve"> remontas</w:t>
            </w:r>
          </w:p>
        </w:tc>
        <w:tc>
          <w:tcPr>
            <w:tcW w:w="992" w:type="dxa"/>
          </w:tcPr>
          <w:p w14:paraId="6EAF7EAE" w14:textId="77777777" w:rsidR="00B30B31" w:rsidRPr="00314572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 w:rsidRPr="00314572">
              <w:rPr>
                <w:lang w:val="lt-LT"/>
              </w:rPr>
              <w:t>0,48</w:t>
            </w:r>
          </w:p>
        </w:tc>
        <w:tc>
          <w:tcPr>
            <w:tcW w:w="1559" w:type="dxa"/>
          </w:tcPr>
          <w:p w14:paraId="70F7DD0F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AD742B">
              <w:rPr>
                <w:strike/>
                <w:lang w:val="lt-LT"/>
              </w:rPr>
              <w:t>2</w:t>
            </w:r>
          </w:p>
          <w:p w14:paraId="5D9BC482" w14:textId="6FE87BB0" w:rsidR="00AD742B" w:rsidRPr="00AD742B" w:rsidRDefault="00AD742B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AD742B">
              <w:rPr>
                <w:b/>
                <w:bCs/>
                <w:lang w:val="lt-LT"/>
              </w:rPr>
              <w:t>1</w:t>
            </w:r>
          </w:p>
        </w:tc>
      </w:tr>
      <w:tr w:rsidR="00B30B31" w:rsidRPr="00AA4ECD" w14:paraId="55E7B3DF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018373C7" w14:textId="77777777" w:rsidR="00B30B31" w:rsidRPr="00044FC6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044FC6">
              <w:rPr>
                <w:strike/>
                <w:sz w:val="24"/>
                <w:szCs w:val="24"/>
                <w:lang w:val="lt-LT"/>
              </w:rPr>
              <w:t>3.</w:t>
            </w:r>
          </w:p>
        </w:tc>
        <w:tc>
          <w:tcPr>
            <w:tcW w:w="6521" w:type="dxa"/>
          </w:tcPr>
          <w:p w14:paraId="2AFD486D" w14:textId="77777777" w:rsidR="00B30B31" w:rsidRPr="00044FC6" w:rsidRDefault="00B30B31" w:rsidP="00592F35">
            <w:pPr>
              <w:pStyle w:val="Antrats"/>
              <w:spacing w:line="360" w:lineRule="auto"/>
              <w:jc w:val="both"/>
              <w:rPr>
                <w:strike/>
                <w:lang w:val="lt-LT"/>
              </w:rPr>
            </w:pPr>
            <w:bookmarkStart w:id="0" w:name="_Hlk191021406"/>
            <w:r w:rsidRPr="00044FC6">
              <w:rPr>
                <w:strike/>
                <w:lang w:val="lt-LT"/>
              </w:rPr>
              <w:t>Alyvų gatvės, Jungėnų k., Kalvarijos sen., Kalvarijos sav. (KV7011) šaligatvio atkarpos, nuo Stoties gatvės iki Palmių gatvės</w:t>
            </w:r>
            <w:bookmarkEnd w:id="0"/>
            <w:r w:rsidRPr="00044FC6">
              <w:rPr>
                <w:strike/>
                <w:lang w:val="lt-LT"/>
              </w:rPr>
              <w:t>, kapitalinis remontas</w:t>
            </w:r>
          </w:p>
        </w:tc>
        <w:tc>
          <w:tcPr>
            <w:tcW w:w="992" w:type="dxa"/>
          </w:tcPr>
          <w:p w14:paraId="51D03ABD" w14:textId="77777777" w:rsidR="00B30B31" w:rsidRPr="00044FC6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strike/>
                <w:lang w:val="lt-LT"/>
              </w:rPr>
            </w:pPr>
            <w:r w:rsidRPr="00044FC6">
              <w:rPr>
                <w:strike/>
                <w:lang w:val="lt-LT"/>
              </w:rPr>
              <w:t>0,43</w:t>
            </w:r>
          </w:p>
        </w:tc>
        <w:tc>
          <w:tcPr>
            <w:tcW w:w="1559" w:type="dxa"/>
          </w:tcPr>
          <w:p w14:paraId="3C6A5265" w14:textId="77777777" w:rsidR="00B30B31" w:rsidRPr="00044FC6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044FC6">
              <w:rPr>
                <w:strike/>
                <w:lang w:val="lt-LT"/>
              </w:rPr>
              <w:t>3</w:t>
            </w:r>
          </w:p>
        </w:tc>
      </w:tr>
      <w:tr w:rsidR="00B30B31" w:rsidRPr="00AA4ECD" w14:paraId="27B66D14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58116C6D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lastRenderedPageBreak/>
              <w:t>4.</w:t>
            </w:r>
          </w:p>
          <w:p w14:paraId="34EC6148" w14:textId="63433504" w:rsidR="00AD742B" w:rsidRPr="00AD742B" w:rsidRDefault="00AD742B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AD742B">
              <w:rPr>
                <w:b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6521" w:type="dxa"/>
          </w:tcPr>
          <w:p w14:paraId="6B5CD6E1" w14:textId="1A2CDBE9" w:rsidR="00B30B31" w:rsidRPr="006C6001" w:rsidRDefault="002161F2" w:rsidP="00592F35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2617C7">
              <w:rPr>
                <w:b/>
                <w:bCs/>
                <w:lang w:val="lt-LT"/>
              </w:rPr>
              <w:t xml:space="preserve">Vietinės reikšmės kelio </w:t>
            </w:r>
            <w:r w:rsidR="006C6001" w:rsidRPr="002617C7">
              <w:rPr>
                <w:b/>
                <w:bCs/>
                <w:lang w:val="lt-LT"/>
              </w:rPr>
              <w:t xml:space="preserve">KV0202 </w:t>
            </w:r>
            <w:proofErr w:type="spellStart"/>
            <w:r w:rsidRPr="002617C7">
              <w:rPr>
                <w:b/>
                <w:bCs/>
                <w:lang w:val="lt-LT"/>
              </w:rPr>
              <w:t>Pagrauž</w:t>
            </w:r>
            <w:r w:rsidR="00030938">
              <w:rPr>
                <w:b/>
                <w:bCs/>
                <w:lang w:val="lt-LT"/>
              </w:rPr>
              <w:t>i</w:t>
            </w:r>
            <w:r w:rsidRPr="002617C7">
              <w:rPr>
                <w:b/>
                <w:bCs/>
                <w:lang w:val="lt-LT"/>
              </w:rPr>
              <w:t>ai</w:t>
            </w:r>
            <w:proofErr w:type="spellEnd"/>
            <w:r w:rsidRPr="002617C7">
              <w:rPr>
                <w:b/>
                <w:bCs/>
                <w:lang w:val="lt-LT"/>
              </w:rPr>
              <w:t>-Makauskai-Akmenynai</w:t>
            </w:r>
            <w:r w:rsidRPr="00600C93">
              <w:rPr>
                <w:b/>
                <w:bCs/>
                <w:lang w:val="lt-LT"/>
              </w:rPr>
              <w:t xml:space="preserve"> (</w:t>
            </w:r>
            <w:proofErr w:type="spellStart"/>
            <w:r w:rsidR="00B30B31" w:rsidRPr="006C6001">
              <w:rPr>
                <w:lang w:val="lt-LT"/>
              </w:rPr>
              <w:t>Liubavo</w:t>
            </w:r>
            <w:proofErr w:type="spellEnd"/>
            <w:r w:rsidR="00B30B31" w:rsidRPr="006C6001">
              <w:rPr>
                <w:lang w:val="lt-LT"/>
              </w:rPr>
              <w:t xml:space="preserve"> sen. Pagraužių k. Tėviškės g.</w:t>
            </w:r>
            <w:r w:rsidR="002617C7">
              <w:t xml:space="preserve"> </w:t>
            </w:r>
            <w:r w:rsidR="002617C7" w:rsidRPr="00A944AD">
              <w:rPr>
                <w:strike/>
              </w:rPr>
              <w:t>(KV0240)</w:t>
            </w:r>
            <w:r w:rsidR="007A343B" w:rsidRPr="00600C93">
              <w:rPr>
                <w:b/>
                <w:bCs/>
                <w:lang w:val="lt-LT"/>
              </w:rPr>
              <w:t>)</w:t>
            </w:r>
            <w:r w:rsidR="007A343B">
              <w:rPr>
                <w:lang w:val="lt-LT"/>
              </w:rPr>
              <w:t xml:space="preserve"> </w:t>
            </w:r>
            <w:r w:rsidR="00B30B31" w:rsidRPr="006C6001">
              <w:rPr>
                <w:lang w:val="lt-LT"/>
              </w:rPr>
              <w:t>kapitalinis remontas</w:t>
            </w:r>
          </w:p>
        </w:tc>
        <w:tc>
          <w:tcPr>
            <w:tcW w:w="992" w:type="dxa"/>
          </w:tcPr>
          <w:p w14:paraId="63AC59C4" w14:textId="77777777" w:rsidR="00B30B31" w:rsidRPr="00314572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0,59</w:t>
            </w:r>
          </w:p>
        </w:tc>
        <w:tc>
          <w:tcPr>
            <w:tcW w:w="1559" w:type="dxa"/>
          </w:tcPr>
          <w:p w14:paraId="12821E61" w14:textId="17118DD0" w:rsidR="001C30BF" w:rsidRDefault="001C30BF" w:rsidP="003128C1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1C30BF">
              <w:rPr>
                <w:strike/>
                <w:lang w:val="lt-LT"/>
              </w:rPr>
              <w:t>4.</w:t>
            </w:r>
          </w:p>
          <w:p w14:paraId="65FCA0EC" w14:textId="1E7BE80E" w:rsidR="00E91FF6" w:rsidRPr="0081147F" w:rsidRDefault="00E91FF6" w:rsidP="003128C1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81147F">
              <w:rPr>
                <w:b/>
                <w:bCs/>
                <w:lang w:val="lt-LT"/>
              </w:rPr>
              <w:t>2</w:t>
            </w:r>
          </w:p>
        </w:tc>
      </w:tr>
      <w:tr w:rsidR="00B30B31" w:rsidRPr="00AA4ECD" w14:paraId="0D0CDE1E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0B8FDDC5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>5.</w:t>
            </w:r>
          </w:p>
          <w:p w14:paraId="1C836EF6" w14:textId="6A0A1C66" w:rsidR="00AD742B" w:rsidRPr="00AD742B" w:rsidRDefault="00AD742B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AD742B">
              <w:rPr>
                <w:b/>
                <w:bCs/>
                <w:sz w:val="24"/>
                <w:szCs w:val="24"/>
                <w:lang w:val="lt-LT"/>
              </w:rPr>
              <w:t>3.</w:t>
            </w:r>
          </w:p>
        </w:tc>
        <w:tc>
          <w:tcPr>
            <w:tcW w:w="6521" w:type="dxa"/>
          </w:tcPr>
          <w:p w14:paraId="79448CE9" w14:textId="77777777" w:rsidR="00B30B31" w:rsidRPr="00F83B16" w:rsidRDefault="00B30B31" w:rsidP="00592F35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703C2F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703C2F">
              <w:rPr>
                <w:lang w:val="lt-LT"/>
              </w:rPr>
              <w:t xml:space="preserve"> Alyvų g. (KV8014</w:t>
            </w:r>
            <w:r>
              <w:rPr>
                <w:lang w:val="lt-LT"/>
              </w:rPr>
              <w:t>) kapitalinis remontas</w:t>
            </w:r>
          </w:p>
        </w:tc>
        <w:tc>
          <w:tcPr>
            <w:tcW w:w="992" w:type="dxa"/>
          </w:tcPr>
          <w:p w14:paraId="55DEB3AA" w14:textId="77777777" w:rsidR="00B30B31" w:rsidRPr="00E574B0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0,35</w:t>
            </w:r>
          </w:p>
        </w:tc>
        <w:tc>
          <w:tcPr>
            <w:tcW w:w="1559" w:type="dxa"/>
          </w:tcPr>
          <w:p w14:paraId="2833430E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3C780F">
              <w:rPr>
                <w:strike/>
                <w:lang w:val="lt-LT"/>
              </w:rPr>
              <w:t>5</w:t>
            </w:r>
          </w:p>
          <w:p w14:paraId="5B9F65AF" w14:textId="51A035C5" w:rsidR="00E308A4" w:rsidRPr="00D95466" w:rsidRDefault="00E308A4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D95466">
              <w:rPr>
                <w:b/>
                <w:bCs/>
                <w:lang w:val="lt-LT"/>
              </w:rPr>
              <w:t>3</w:t>
            </w:r>
          </w:p>
        </w:tc>
      </w:tr>
      <w:tr w:rsidR="00B30B31" w:rsidRPr="00AA4ECD" w14:paraId="3D7B480C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1B0CF87B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>6.</w:t>
            </w:r>
          </w:p>
          <w:p w14:paraId="41B1DBD2" w14:textId="1EE137AB" w:rsidR="00AD742B" w:rsidRPr="002C04F1" w:rsidRDefault="002C04F1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C04F1">
              <w:rPr>
                <w:b/>
                <w:bCs/>
                <w:sz w:val="24"/>
                <w:szCs w:val="24"/>
                <w:lang w:val="lt-LT"/>
              </w:rPr>
              <w:t>4.</w:t>
            </w:r>
          </w:p>
        </w:tc>
        <w:tc>
          <w:tcPr>
            <w:tcW w:w="6521" w:type="dxa"/>
          </w:tcPr>
          <w:p w14:paraId="5F4AE699" w14:textId="77777777" w:rsidR="00B30B31" w:rsidRPr="00E574B0" w:rsidRDefault="00B30B31" w:rsidP="00592F35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F83B16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F83B16">
              <w:rPr>
                <w:lang w:val="lt-LT"/>
              </w:rPr>
              <w:t xml:space="preserve"> Taikos g. (KV8015)</w:t>
            </w:r>
            <w:r>
              <w:rPr>
                <w:lang w:val="lt-LT"/>
              </w:rPr>
              <w:t xml:space="preserve"> </w:t>
            </w:r>
            <w:r w:rsidRPr="00F83B16">
              <w:rPr>
                <w:lang w:val="lt-LT"/>
              </w:rPr>
              <w:t>kapitalinis remontas</w:t>
            </w:r>
          </w:p>
        </w:tc>
        <w:tc>
          <w:tcPr>
            <w:tcW w:w="992" w:type="dxa"/>
          </w:tcPr>
          <w:p w14:paraId="577D5738" w14:textId="77777777" w:rsidR="00B30B31" w:rsidRPr="00E574B0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 w:rsidRPr="00E574B0">
              <w:rPr>
                <w:lang w:val="lt-LT"/>
              </w:rPr>
              <w:t>0,</w:t>
            </w:r>
            <w:r>
              <w:rPr>
                <w:lang w:val="lt-LT"/>
              </w:rPr>
              <w:t>33</w:t>
            </w:r>
          </w:p>
        </w:tc>
        <w:tc>
          <w:tcPr>
            <w:tcW w:w="1559" w:type="dxa"/>
          </w:tcPr>
          <w:p w14:paraId="431AECC8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3C780F">
              <w:rPr>
                <w:strike/>
                <w:lang w:val="lt-LT"/>
              </w:rPr>
              <w:t>6</w:t>
            </w:r>
          </w:p>
          <w:p w14:paraId="7E87DECD" w14:textId="7AFA8F3E" w:rsidR="00D95466" w:rsidRPr="00D95466" w:rsidRDefault="00D95466" w:rsidP="00592F35">
            <w:pPr>
              <w:pStyle w:val="Antrats"/>
              <w:spacing w:line="360" w:lineRule="auto"/>
              <w:jc w:val="center"/>
              <w:rPr>
                <w:b/>
                <w:bCs/>
                <w:strike/>
                <w:lang w:val="lt-LT"/>
              </w:rPr>
            </w:pPr>
            <w:r w:rsidRPr="00D95466">
              <w:rPr>
                <w:b/>
                <w:bCs/>
                <w:strike/>
                <w:lang w:val="lt-LT"/>
              </w:rPr>
              <w:t>4</w:t>
            </w:r>
          </w:p>
        </w:tc>
      </w:tr>
      <w:tr w:rsidR="00B30B31" w:rsidRPr="00AA4ECD" w14:paraId="46AD90CA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177C63E6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>7.</w:t>
            </w:r>
          </w:p>
          <w:p w14:paraId="3D87CBA7" w14:textId="1EF45757" w:rsidR="002C04F1" w:rsidRPr="002C04F1" w:rsidRDefault="002C04F1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C04F1">
              <w:rPr>
                <w:b/>
                <w:bCs/>
                <w:sz w:val="24"/>
                <w:szCs w:val="24"/>
                <w:lang w:val="lt-LT"/>
              </w:rPr>
              <w:t>5.</w:t>
            </w:r>
          </w:p>
        </w:tc>
        <w:tc>
          <w:tcPr>
            <w:tcW w:w="6521" w:type="dxa"/>
          </w:tcPr>
          <w:p w14:paraId="1D9C9099" w14:textId="77777777" w:rsidR="00B30B31" w:rsidRPr="00004DB2" w:rsidRDefault="00B30B31" w:rsidP="00592F35">
            <w:pPr>
              <w:pStyle w:val="Antrats"/>
              <w:spacing w:line="360" w:lineRule="auto"/>
              <w:jc w:val="both"/>
              <w:rPr>
                <w:color w:val="000000" w:themeColor="text1"/>
                <w:lang w:val="lt-LT"/>
              </w:rPr>
            </w:pPr>
            <w:r w:rsidRPr="00703C2F">
              <w:rPr>
                <w:color w:val="000000" w:themeColor="text1"/>
                <w:lang w:val="lt-LT"/>
              </w:rPr>
              <w:t>Kalvarijos m</w:t>
            </w:r>
            <w:r>
              <w:rPr>
                <w:color w:val="000000" w:themeColor="text1"/>
                <w:lang w:val="lt-LT"/>
              </w:rPr>
              <w:t>.</w:t>
            </w:r>
            <w:r w:rsidRPr="00703C2F">
              <w:rPr>
                <w:color w:val="000000" w:themeColor="text1"/>
                <w:lang w:val="lt-LT"/>
              </w:rPr>
              <w:t xml:space="preserve"> Sodų g. (KV8004) kapitalinis remontas</w:t>
            </w:r>
          </w:p>
        </w:tc>
        <w:tc>
          <w:tcPr>
            <w:tcW w:w="992" w:type="dxa"/>
          </w:tcPr>
          <w:p w14:paraId="1A6409A3" w14:textId="77777777" w:rsidR="00B30B31" w:rsidRPr="00E574B0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 w:rsidRPr="00E574B0">
              <w:rPr>
                <w:lang w:val="lt-LT"/>
              </w:rPr>
              <w:t>0,</w:t>
            </w:r>
            <w:r>
              <w:rPr>
                <w:lang w:val="lt-LT"/>
              </w:rPr>
              <w:t>98</w:t>
            </w:r>
          </w:p>
        </w:tc>
        <w:tc>
          <w:tcPr>
            <w:tcW w:w="1559" w:type="dxa"/>
          </w:tcPr>
          <w:p w14:paraId="7A43547E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3C780F">
              <w:rPr>
                <w:strike/>
                <w:lang w:val="lt-LT"/>
              </w:rPr>
              <w:t>7</w:t>
            </w:r>
          </w:p>
          <w:p w14:paraId="0AD273B5" w14:textId="040D5E30" w:rsidR="00D95466" w:rsidRPr="00D95466" w:rsidRDefault="00D95466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D95466">
              <w:rPr>
                <w:b/>
                <w:bCs/>
                <w:lang w:val="lt-LT"/>
              </w:rPr>
              <w:t>5</w:t>
            </w:r>
          </w:p>
        </w:tc>
      </w:tr>
      <w:tr w:rsidR="00B30B31" w:rsidRPr="00AA4ECD" w14:paraId="7621E327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0EED85E5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>8.</w:t>
            </w:r>
          </w:p>
          <w:p w14:paraId="0B986B67" w14:textId="441F9731" w:rsidR="002C04F1" w:rsidRPr="002C04F1" w:rsidRDefault="002C04F1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C04F1">
              <w:rPr>
                <w:b/>
                <w:bCs/>
                <w:sz w:val="24"/>
                <w:szCs w:val="24"/>
                <w:lang w:val="lt-LT"/>
              </w:rPr>
              <w:t>6.</w:t>
            </w:r>
          </w:p>
        </w:tc>
        <w:tc>
          <w:tcPr>
            <w:tcW w:w="6521" w:type="dxa"/>
          </w:tcPr>
          <w:p w14:paraId="715D15F9" w14:textId="77777777" w:rsidR="00B30B31" w:rsidRPr="00004DB2" w:rsidRDefault="00B30B31" w:rsidP="00592F35">
            <w:pPr>
              <w:pStyle w:val="Antrats"/>
              <w:spacing w:line="360" w:lineRule="auto"/>
              <w:jc w:val="both"/>
              <w:rPr>
                <w:color w:val="000000" w:themeColor="text1"/>
                <w:lang w:val="lt-LT"/>
              </w:rPr>
            </w:pPr>
            <w:r w:rsidRPr="00004DB2">
              <w:rPr>
                <w:color w:val="000000" w:themeColor="text1"/>
                <w:lang w:val="lt-LT"/>
              </w:rPr>
              <w:t>Kalvarijos m</w:t>
            </w:r>
            <w:r>
              <w:rPr>
                <w:color w:val="000000" w:themeColor="text1"/>
                <w:lang w:val="lt-LT"/>
              </w:rPr>
              <w:t>.</w:t>
            </w:r>
            <w:r w:rsidRPr="00004DB2">
              <w:rPr>
                <w:color w:val="000000" w:themeColor="text1"/>
                <w:lang w:val="lt-LT"/>
              </w:rPr>
              <w:t xml:space="preserve"> </w:t>
            </w:r>
            <w:r>
              <w:rPr>
                <w:color w:val="000000" w:themeColor="text1"/>
                <w:lang w:val="lt-LT"/>
              </w:rPr>
              <w:t>P. Klimo</w:t>
            </w:r>
            <w:r w:rsidRPr="00004DB2">
              <w:rPr>
                <w:color w:val="000000" w:themeColor="text1"/>
                <w:lang w:val="lt-LT"/>
              </w:rPr>
              <w:t xml:space="preserve"> g. (KV8</w:t>
            </w:r>
            <w:r>
              <w:rPr>
                <w:color w:val="000000" w:themeColor="text1"/>
                <w:lang w:val="lt-LT"/>
              </w:rPr>
              <w:t>018</w:t>
            </w:r>
            <w:r w:rsidRPr="00004DB2">
              <w:rPr>
                <w:color w:val="000000" w:themeColor="text1"/>
                <w:lang w:val="lt-LT"/>
              </w:rPr>
              <w:t>) kapitalinis remontas</w:t>
            </w:r>
          </w:p>
        </w:tc>
        <w:tc>
          <w:tcPr>
            <w:tcW w:w="992" w:type="dxa"/>
          </w:tcPr>
          <w:p w14:paraId="1B20DD35" w14:textId="77777777" w:rsidR="00B30B31" w:rsidRPr="00E574B0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0,44</w:t>
            </w:r>
          </w:p>
        </w:tc>
        <w:tc>
          <w:tcPr>
            <w:tcW w:w="1559" w:type="dxa"/>
          </w:tcPr>
          <w:p w14:paraId="13910B68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3C780F">
              <w:rPr>
                <w:strike/>
                <w:lang w:val="lt-LT"/>
              </w:rPr>
              <w:t>8</w:t>
            </w:r>
          </w:p>
          <w:p w14:paraId="56D2F585" w14:textId="3E6F5E49" w:rsidR="00D95466" w:rsidRPr="00D95466" w:rsidRDefault="00D95466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D95466">
              <w:rPr>
                <w:b/>
                <w:bCs/>
                <w:lang w:val="lt-LT"/>
              </w:rPr>
              <w:t>6</w:t>
            </w:r>
          </w:p>
        </w:tc>
      </w:tr>
      <w:tr w:rsidR="00B30B31" w:rsidRPr="00AA4ECD" w14:paraId="11758FC7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06BE8C1E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>9.</w:t>
            </w:r>
          </w:p>
          <w:p w14:paraId="0D144855" w14:textId="6D33CE39" w:rsidR="002C04F1" w:rsidRPr="002C04F1" w:rsidRDefault="002C04F1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C04F1">
              <w:rPr>
                <w:b/>
                <w:bCs/>
                <w:sz w:val="24"/>
                <w:szCs w:val="24"/>
                <w:lang w:val="lt-LT"/>
              </w:rPr>
              <w:t>7.</w:t>
            </w:r>
          </w:p>
        </w:tc>
        <w:tc>
          <w:tcPr>
            <w:tcW w:w="6521" w:type="dxa"/>
          </w:tcPr>
          <w:p w14:paraId="5E278D6A" w14:textId="77777777" w:rsidR="00B30B31" w:rsidRPr="00AA4ECD" w:rsidRDefault="00B30B31" w:rsidP="00592F35">
            <w:pPr>
              <w:pStyle w:val="Antrats"/>
              <w:spacing w:line="360" w:lineRule="auto"/>
              <w:rPr>
                <w:lang w:val="lt-LT"/>
              </w:rPr>
            </w:pPr>
            <w:r w:rsidRPr="00AD6D65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AD6D65">
              <w:rPr>
                <w:lang w:val="lt-LT"/>
              </w:rPr>
              <w:t xml:space="preserve"> J. Kanclerio g. (KV8022)</w:t>
            </w:r>
            <w:r>
              <w:rPr>
                <w:lang w:val="lt-LT"/>
              </w:rPr>
              <w:t xml:space="preserve"> </w:t>
            </w:r>
            <w:r w:rsidRPr="00AD6D65">
              <w:rPr>
                <w:lang w:val="lt-LT"/>
              </w:rPr>
              <w:t>kapitalinis remontas</w:t>
            </w:r>
          </w:p>
        </w:tc>
        <w:tc>
          <w:tcPr>
            <w:tcW w:w="992" w:type="dxa"/>
          </w:tcPr>
          <w:p w14:paraId="2E68FF9D" w14:textId="77777777" w:rsidR="00B30B31" w:rsidRPr="00AA4ECD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0,28</w:t>
            </w:r>
          </w:p>
        </w:tc>
        <w:tc>
          <w:tcPr>
            <w:tcW w:w="1559" w:type="dxa"/>
          </w:tcPr>
          <w:p w14:paraId="5BA89E8C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2C0F5B">
              <w:rPr>
                <w:strike/>
                <w:lang w:val="lt-LT"/>
              </w:rPr>
              <w:t>9</w:t>
            </w:r>
          </w:p>
          <w:p w14:paraId="0D22F74A" w14:textId="6ED75080" w:rsidR="00D95466" w:rsidRPr="00D95466" w:rsidRDefault="00D95466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D95466">
              <w:rPr>
                <w:b/>
                <w:bCs/>
                <w:lang w:val="lt-LT"/>
              </w:rPr>
              <w:t>7</w:t>
            </w:r>
          </w:p>
        </w:tc>
      </w:tr>
      <w:tr w:rsidR="00B30B31" w:rsidRPr="00AA4ECD" w14:paraId="25292F0C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1FE3AF0A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>10.</w:t>
            </w:r>
          </w:p>
          <w:p w14:paraId="66197A1E" w14:textId="42633C90" w:rsidR="002C04F1" w:rsidRPr="002C04F1" w:rsidRDefault="002C04F1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C04F1">
              <w:rPr>
                <w:b/>
                <w:bCs/>
                <w:sz w:val="24"/>
                <w:szCs w:val="24"/>
                <w:lang w:val="lt-LT"/>
              </w:rPr>
              <w:t>8.</w:t>
            </w:r>
          </w:p>
        </w:tc>
        <w:tc>
          <w:tcPr>
            <w:tcW w:w="6521" w:type="dxa"/>
          </w:tcPr>
          <w:p w14:paraId="7A6EACE8" w14:textId="77777777" w:rsidR="00B30B31" w:rsidRPr="00AD6D65" w:rsidRDefault="00B30B31" w:rsidP="00592F35">
            <w:pPr>
              <w:pStyle w:val="Antrats"/>
              <w:spacing w:line="360" w:lineRule="auto"/>
              <w:ind w:right="-109"/>
              <w:rPr>
                <w:lang w:val="lt-LT"/>
              </w:rPr>
            </w:pPr>
            <w:r w:rsidRPr="007F2431">
              <w:rPr>
                <w:lang w:val="lt-LT"/>
              </w:rPr>
              <w:t>Kalvarijos sen. Mikalaukos k</w:t>
            </w:r>
            <w:r>
              <w:rPr>
                <w:lang w:val="lt-LT"/>
              </w:rPr>
              <w:t>.</w:t>
            </w:r>
            <w:r w:rsidRPr="007F2431">
              <w:rPr>
                <w:lang w:val="lt-LT"/>
              </w:rPr>
              <w:t xml:space="preserve"> Kranto g. (KV7016) kapitalinis remontas</w:t>
            </w:r>
          </w:p>
        </w:tc>
        <w:tc>
          <w:tcPr>
            <w:tcW w:w="992" w:type="dxa"/>
          </w:tcPr>
          <w:p w14:paraId="02EC4296" w14:textId="77777777" w:rsidR="00B30B31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0,26</w:t>
            </w:r>
          </w:p>
        </w:tc>
        <w:tc>
          <w:tcPr>
            <w:tcW w:w="1559" w:type="dxa"/>
          </w:tcPr>
          <w:p w14:paraId="67BF28AC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2C0F5B">
              <w:rPr>
                <w:strike/>
                <w:lang w:val="lt-LT"/>
              </w:rPr>
              <w:t>10</w:t>
            </w:r>
          </w:p>
          <w:p w14:paraId="3CC3232C" w14:textId="2B8843F9" w:rsidR="00D95466" w:rsidRPr="00D95466" w:rsidRDefault="00D95466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D95466">
              <w:rPr>
                <w:b/>
                <w:bCs/>
                <w:lang w:val="lt-LT"/>
              </w:rPr>
              <w:t>8</w:t>
            </w:r>
          </w:p>
        </w:tc>
      </w:tr>
      <w:tr w:rsidR="00B30B31" w:rsidRPr="00AA4ECD" w14:paraId="3CE5ABDC" w14:textId="77777777" w:rsidTr="00592F35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709" w:type="dxa"/>
          </w:tcPr>
          <w:p w14:paraId="4BB5BB4C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>11.</w:t>
            </w:r>
          </w:p>
          <w:p w14:paraId="37FEA498" w14:textId="2E6E214E" w:rsidR="002C04F1" w:rsidRPr="002C04F1" w:rsidRDefault="002C04F1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C04F1">
              <w:rPr>
                <w:b/>
                <w:bCs/>
                <w:sz w:val="24"/>
                <w:szCs w:val="24"/>
                <w:lang w:val="lt-LT"/>
              </w:rPr>
              <w:t>9.</w:t>
            </w:r>
          </w:p>
        </w:tc>
        <w:tc>
          <w:tcPr>
            <w:tcW w:w="6521" w:type="dxa"/>
          </w:tcPr>
          <w:p w14:paraId="3EFD2EC4" w14:textId="77777777" w:rsidR="00B30B31" w:rsidRPr="00AA4ECD" w:rsidRDefault="00B30B31" w:rsidP="00592F35">
            <w:pPr>
              <w:pStyle w:val="Antrats"/>
              <w:spacing w:line="360" w:lineRule="auto"/>
              <w:rPr>
                <w:lang w:val="lt-LT"/>
              </w:rPr>
            </w:pPr>
            <w:r w:rsidRPr="00AD6D65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AD6D65">
              <w:rPr>
                <w:lang w:val="lt-LT"/>
              </w:rPr>
              <w:t xml:space="preserve"> Žemaitės g. (KV8021)</w:t>
            </w:r>
            <w:r>
              <w:rPr>
                <w:lang w:val="lt-LT"/>
              </w:rPr>
              <w:t xml:space="preserve"> </w:t>
            </w:r>
            <w:r w:rsidRPr="00AD6D65">
              <w:rPr>
                <w:lang w:val="lt-LT"/>
              </w:rPr>
              <w:t>kapitalinis remontas</w:t>
            </w:r>
          </w:p>
        </w:tc>
        <w:tc>
          <w:tcPr>
            <w:tcW w:w="992" w:type="dxa"/>
          </w:tcPr>
          <w:p w14:paraId="11F7DCFD" w14:textId="77777777" w:rsidR="00B30B31" w:rsidRPr="00AA4ECD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0,64</w:t>
            </w:r>
          </w:p>
        </w:tc>
        <w:tc>
          <w:tcPr>
            <w:tcW w:w="1559" w:type="dxa"/>
          </w:tcPr>
          <w:p w14:paraId="31ED1EB3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2C0F5B">
              <w:rPr>
                <w:strike/>
                <w:lang w:val="lt-LT"/>
              </w:rPr>
              <w:t>11</w:t>
            </w:r>
          </w:p>
          <w:p w14:paraId="6CE589D5" w14:textId="70BF780A" w:rsidR="00D95466" w:rsidRPr="00D95466" w:rsidRDefault="00D95466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D95466">
              <w:rPr>
                <w:b/>
                <w:bCs/>
                <w:lang w:val="lt-LT"/>
              </w:rPr>
              <w:t>9</w:t>
            </w:r>
          </w:p>
        </w:tc>
      </w:tr>
      <w:tr w:rsidR="00B30B31" w:rsidRPr="00AA4ECD" w14:paraId="74C963D6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74D3AE9E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>12.</w:t>
            </w:r>
          </w:p>
          <w:p w14:paraId="51FEFDF3" w14:textId="289BD906" w:rsidR="002C04F1" w:rsidRPr="002C04F1" w:rsidRDefault="002C04F1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C04F1">
              <w:rPr>
                <w:b/>
                <w:bCs/>
                <w:sz w:val="24"/>
                <w:szCs w:val="24"/>
                <w:lang w:val="lt-LT"/>
              </w:rPr>
              <w:t>10.</w:t>
            </w:r>
          </w:p>
        </w:tc>
        <w:tc>
          <w:tcPr>
            <w:tcW w:w="6521" w:type="dxa"/>
          </w:tcPr>
          <w:p w14:paraId="3E6123C0" w14:textId="77777777" w:rsidR="00B30B31" w:rsidRPr="00AA4ECD" w:rsidRDefault="00B30B31" w:rsidP="00592F35">
            <w:pPr>
              <w:pStyle w:val="Antrats"/>
              <w:spacing w:line="360" w:lineRule="auto"/>
              <w:rPr>
                <w:lang w:val="lt-LT"/>
              </w:rPr>
            </w:pPr>
            <w:r w:rsidRPr="00AD6D65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AD6D65">
              <w:rPr>
                <w:lang w:val="lt-LT"/>
              </w:rPr>
              <w:t xml:space="preserve"> M. K. Čiurlionio g. (KV8023) kapitalinis</w:t>
            </w:r>
            <w:r>
              <w:rPr>
                <w:lang w:val="lt-LT"/>
              </w:rPr>
              <w:t xml:space="preserve"> </w:t>
            </w:r>
            <w:r w:rsidRPr="00AD6D65">
              <w:rPr>
                <w:lang w:val="lt-LT"/>
              </w:rPr>
              <w:t>remontas</w:t>
            </w:r>
          </w:p>
        </w:tc>
        <w:tc>
          <w:tcPr>
            <w:tcW w:w="992" w:type="dxa"/>
          </w:tcPr>
          <w:p w14:paraId="2FA559BD" w14:textId="77777777" w:rsidR="00B30B31" w:rsidRPr="00AA4ECD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0,38</w:t>
            </w:r>
          </w:p>
        </w:tc>
        <w:tc>
          <w:tcPr>
            <w:tcW w:w="1559" w:type="dxa"/>
          </w:tcPr>
          <w:p w14:paraId="7ED6AE51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2C0F5B">
              <w:rPr>
                <w:strike/>
                <w:lang w:val="lt-LT"/>
              </w:rPr>
              <w:t>12</w:t>
            </w:r>
          </w:p>
          <w:p w14:paraId="75706B18" w14:textId="16A839CA" w:rsidR="00D95466" w:rsidRPr="00D95466" w:rsidRDefault="00D95466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D95466">
              <w:rPr>
                <w:b/>
                <w:bCs/>
                <w:lang w:val="lt-LT"/>
              </w:rPr>
              <w:t>10</w:t>
            </w:r>
          </w:p>
        </w:tc>
      </w:tr>
      <w:tr w:rsidR="00B30B31" w:rsidRPr="00AA4ECD" w14:paraId="0B7ED107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2E936F77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>13.</w:t>
            </w:r>
          </w:p>
          <w:p w14:paraId="6D080D23" w14:textId="5F325FC1" w:rsidR="002C04F1" w:rsidRPr="002C04F1" w:rsidRDefault="002C04F1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C04F1">
              <w:rPr>
                <w:b/>
                <w:bCs/>
                <w:sz w:val="24"/>
                <w:szCs w:val="24"/>
                <w:lang w:val="lt-LT"/>
              </w:rPr>
              <w:t>11.</w:t>
            </w:r>
          </w:p>
        </w:tc>
        <w:tc>
          <w:tcPr>
            <w:tcW w:w="6521" w:type="dxa"/>
          </w:tcPr>
          <w:p w14:paraId="68ECF66B" w14:textId="77777777" w:rsidR="00B30B31" w:rsidRPr="00AA4ECD" w:rsidRDefault="00B30B31" w:rsidP="00592F35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CA76F8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CA76F8">
              <w:rPr>
                <w:lang w:val="lt-LT"/>
              </w:rPr>
              <w:t xml:space="preserve"> Paupio g. (KV8027)</w:t>
            </w:r>
            <w:r>
              <w:rPr>
                <w:lang w:val="lt-LT"/>
              </w:rPr>
              <w:t xml:space="preserve"> kapitalinis remontas</w:t>
            </w:r>
          </w:p>
        </w:tc>
        <w:tc>
          <w:tcPr>
            <w:tcW w:w="992" w:type="dxa"/>
          </w:tcPr>
          <w:p w14:paraId="65B646B4" w14:textId="77777777" w:rsidR="00B30B31" w:rsidRPr="00AA4ECD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0,20</w:t>
            </w:r>
          </w:p>
        </w:tc>
        <w:tc>
          <w:tcPr>
            <w:tcW w:w="1559" w:type="dxa"/>
          </w:tcPr>
          <w:p w14:paraId="5DC0C2B9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2C0F5B">
              <w:rPr>
                <w:strike/>
                <w:lang w:val="lt-LT"/>
              </w:rPr>
              <w:t>13</w:t>
            </w:r>
          </w:p>
          <w:p w14:paraId="1CC34D72" w14:textId="28BD30B2" w:rsidR="00D95466" w:rsidRPr="000F27C7" w:rsidRDefault="00D95466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0F27C7">
              <w:rPr>
                <w:b/>
                <w:bCs/>
                <w:lang w:val="lt-LT"/>
              </w:rPr>
              <w:t>11</w:t>
            </w:r>
          </w:p>
        </w:tc>
      </w:tr>
      <w:tr w:rsidR="00B30B31" w:rsidRPr="00AA4ECD" w14:paraId="65C1B02F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48A386F5" w14:textId="77777777" w:rsidR="00B30B31" w:rsidRDefault="00B30B31" w:rsidP="00592F35">
            <w:pPr>
              <w:spacing w:line="360" w:lineRule="auto"/>
              <w:jc w:val="both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 xml:space="preserve">  14.</w:t>
            </w:r>
          </w:p>
          <w:p w14:paraId="1B25BF61" w14:textId="78AB2AD0" w:rsidR="002C04F1" w:rsidRPr="002C04F1" w:rsidRDefault="002C04F1" w:rsidP="00592F35">
            <w:pPr>
              <w:spacing w:line="360" w:lineRule="auto"/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2C04F1">
              <w:rPr>
                <w:b/>
                <w:bCs/>
                <w:sz w:val="24"/>
                <w:szCs w:val="24"/>
                <w:lang w:val="lt-LT"/>
              </w:rPr>
              <w:t xml:space="preserve">  12.</w:t>
            </w:r>
          </w:p>
        </w:tc>
        <w:tc>
          <w:tcPr>
            <w:tcW w:w="6521" w:type="dxa"/>
          </w:tcPr>
          <w:p w14:paraId="122BAACE" w14:textId="77777777" w:rsidR="00B30B31" w:rsidRPr="00202D6F" w:rsidRDefault="00B30B31" w:rsidP="00592F35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160DD7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160DD7">
              <w:rPr>
                <w:lang w:val="lt-LT"/>
              </w:rPr>
              <w:t xml:space="preserve"> Šešupės g. (</w:t>
            </w:r>
            <w:r>
              <w:rPr>
                <w:lang w:val="lt-LT"/>
              </w:rPr>
              <w:t>KV8024) kapitalinis remontas</w:t>
            </w:r>
          </w:p>
        </w:tc>
        <w:tc>
          <w:tcPr>
            <w:tcW w:w="992" w:type="dxa"/>
          </w:tcPr>
          <w:p w14:paraId="30446E03" w14:textId="77777777" w:rsidR="00B30B31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0,56</w:t>
            </w:r>
          </w:p>
        </w:tc>
        <w:tc>
          <w:tcPr>
            <w:tcW w:w="1559" w:type="dxa"/>
          </w:tcPr>
          <w:p w14:paraId="70B588F1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2C0F5B">
              <w:rPr>
                <w:strike/>
                <w:lang w:val="lt-LT"/>
              </w:rPr>
              <w:t>14</w:t>
            </w:r>
          </w:p>
          <w:p w14:paraId="4C3D4660" w14:textId="40E33E95" w:rsidR="000F27C7" w:rsidRPr="000F27C7" w:rsidRDefault="000F27C7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0F27C7">
              <w:rPr>
                <w:b/>
                <w:bCs/>
                <w:lang w:val="lt-LT"/>
              </w:rPr>
              <w:t>12</w:t>
            </w:r>
          </w:p>
        </w:tc>
      </w:tr>
      <w:tr w:rsidR="00B30B31" w:rsidRPr="00AA4ECD" w14:paraId="6F907897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67DEDE09" w14:textId="77777777" w:rsidR="00B30B31" w:rsidRPr="002C04F1" w:rsidRDefault="00B30B31" w:rsidP="00592F35">
            <w:pPr>
              <w:spacing w:line="360" w:lineRule="auto"/>
              <w:jc w:val="both"/>
              <w:rPr>
                <w:strike/>
                <w:sz w:val="24"/>
                <w:szCs w:val="24"/>
                <w:lang w:val="lt-LT"/>
              </w:rPr>
            </w:pPr>
            <w:r w:rsidRPr="002C04F1">
              <w:rPr>
                <w:strike/>
                <w:sz w:val="24"/>
                <w:szCs w:val="24"/>
                <w:lang w:val="lt-LT"/>
              </w:rPr>
              <w:t xml:space="preserve">  15.</w:t>
            </w:r>
          </w:p>
          <w:p w14:paraId="5290D6B6" w14:textId="082F0CEB" w:rsidR="002C04F1" w:rsidRPr="002C04F1" w:rsidRDefault="002C04F1" w:rsidP="00592F35">
            <w:pPr>
              <w:spacing w:line="360" w:lineRule="auto"/>
              <w:jc w:val="both"/>
              <w:rPr>
                <w:b/>
                <w:bCs/>
                <w:sz w:val="28"/>
                <w:szCs w:val="28"/>
                <w:vertAlign w:val="subscript"/>
                <w:lang w:val="lt-LT"/>
              </w:rPr>
            </w:pPr>
            <w:r w:rsidRPr="002C04F1">
              <w:rPr>
                <w:b/>
                <w:bCs/>
                <w:sz w:val="28"/>
                <w:szCs w:val="28"/>
                <w:vertAlign w:val="subscript"/>
                <w:lang w:val="lt-LT"/>
              </w:rPr>
              <w:t xml:space="preserve">  </w:t>
            </w:r>
            <w:r>
              <w:rPr>
                <w:b/>
                <w:bCs/>
                <w:sz w:val="28"/>
                <w:szCs w:val="28"/>
                <w:vertAlign w:val="subscript"/>
                <w:lang w:val="lt-LT"/>
              </w:rPr>
              <w:t xml:space="preserve"> </w:t>
            </w:r>
            <w:r w:rsidR="003C780F" w:rsidRPr="002C04F1">
              <w:rPr>
                <w:b/>
                <w:bCs/>
                <w:sz w:val="24"/>
                <w:szCs w:val="24"/>
                <w:lang w:val="lt-LT"/>
              </w:rPr>
              <w:t>1</w:t>
            </w:r>
            <w:r w:rsidR="003C780F">
              <w:rPr>
                <w:b/>
                <w:bCs/>
                <w:sz w:val="24"/>
                <w:szCs w:val="24"/>
                <w:lang w:val="lt-LT"/>
              </w:rPr>
              <w:t>3</w:t>
            </w:r>
            <w:r w:rsidR="003C780F" w:rsidRPr="002C04F1">
              <w:rPr>
                <w:b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1989E394" w14:textId="77777777" w:rsidR="00B30B31" w:rsidRPr="00AA4ECD" w:rsidRDefault="00B30B31" w:rsidP="00592F35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202D6F">
              <w:rPr>
                <w:lang w:val="lt-LT"/>
              </w:rPr>
              <w:t>Kalvarijos sen. Brukų k</w:t>
            </w:r>
            <w:r>
              <w:rPr>
                <w:lang w:val="lt-LT"/>
              </w:rPr>
              <w:t>.</w:t>
            </w:r>
            <w:r w:rsidRPr="00202D6F">
              <w:rPr>
                <w:lang w:val="lt-LT"/>
              </w:rPr>
              <w:t xml:space="preserve"> Žalio</w:t>
            </w:r>
            <w:r>
              <w:rPr>
                <w:lang w:val="lt-LT"/>
              </w:rPr>
              <w:t>sios</w:t>
            </w:r>
            <w:r w:rsidRPr="00202D6F">
              <w:rPr>
                <w:lang w:val="lt-LT"/>
              </w:rPr>
              <w:t xml:space="preserve"> g. (</w:t>
            </w:r>
            <w:r w:rsidRPr="009425A8">
              <w:rPr>
                <w:lang w:val="lt-LT"/>
              </w:rPr>
              <w:t>KV8042</w:t>
            </w:r>
            <w:r w:rsidRPr="00202D6F">
              <w:rPr>
                <w:lang w:val="lt-LT"/>
              </w:rPr>
              <w:t>) kapitalinis remontas</w:t>
            </w:r>
          </w:p>
        </w:tc>
        <w:tc>
          <w:tcPr>
            <w:tcW w:w="992" w:type="dxa"/>
          </w:tcPr>
          <w:p w14:paraId="59EC67FA" w14:textId="77777777" w:rsidR="00B30B31" w:rsidRPr="00AA4ECD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0,70</w:t>
            </w:r>
          </w:p>
        </w:tc>
        <w:tc>
          <w:tcPr>
            <w:tcW w:w="1559" w:type="dxa"/>
          </w:tcPr>
          <w:p w14:paraId="2ADE6B7D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2C0F5B">
              <w:rPr>
                <w:strike/>
                <w:lang w:val="lt-LT"/>
              </w:rPr>
              <w:t>15</w:t>
            </w:r>
          </w:p>
          <w:p w14:paraId="5D5DB909" w14:textId="298EF9DA" w:rsidR="000F27C7" w:rsidRPr="000F27C7" w:rsidRDefault="000F27C7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0F27C7">
              <w:rPr>
                <w:b/>
                <w:bCs/>
                <w:lang w:val="lt-LT"/>
              </w:rPr>
              <w:t>13</w:t>
            </w:r>
          </w:p>
        </w:tc>
      </w:tr>
      <w:tr w:rsidR="00B30B31" w:rsidRPr="00AA4ECD" w14:paraId="500306C0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0C87D765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 xml:space="preserve"> 16.</w:t>
            </w:r>
          </w:p>
          <w:p w14:paraId="146F2F65" w14:textId="318604EE" w:rsidR="002C04F1" w:rsidRPr="002C04F1" w:rsidRDefault="002C04F1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C04F1">
              <w:rPr>
                <w:b/>
                <w:bCs/>
                <w:sz w:val="24"/>
                <w:szCs w:val="24"/>
                <w:lang w:val="lt-LT"/>
              </w:rPr>
              <w:t>14.</w:t>
            </w:r>
          </w:p>
        </w:tc>
        <w:tc>
          <w:tcPr>
            <w:tcW w:w="6521" w:type="dxa"/>
          </w:tcPr>
          <w:p w14:paraId="0879F6F5" w14:textId="77777777" w:rsidR="00B30B31" w:rsidRPr="009425A8" w:rsidRDefault="00B30B31" w:rsidP="00592F35">
            <w:pPr>
              <w:pStyle w:val="Antrats"/>
              <w:spacing w:line="360" w:lineRule="auto"/>
              <w:rPr>
                <w:lang w:val="lt-LT"/>
              </w:rPr>
            </w:pPr>
            <w:r w:rsidRPr="009425A8">
              <w:rPr>
                <w:lang w:val="lt-LT"/>
              </w:rPr>
              <w:t>Kelio Jurgežeriai–Menkupiai (KV0040) kapitalinis remontas</w:t>
            </w:r>
          </w:p>
        </w:tc>
        <w:tc>
          <w:tcPr>
            <w:tcW w:w="992" w:type="dxa"/>
          </w:tcPr>
          <w:p w14:paraId="4A03D07F" w14:textId="77777777" w:rsidR="00B30B31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0,85</w:t>
            </w:r>
          </w:p>
        </w:tc>
        <w:tc>
          <w:tcPr>
            <w:tcW w:w="1559" w:type="dxa"/>
          </w:tcPr>
          <w:p w14:paraId="0E246F95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2C0F5B">
              <w:rPr>
                <w:strike/>
                <w:lang w:val="lt-LT"/>
              </w:rPr>
              <w:t>16</w:t>
            </w:r>
          </w:p>
          <w:p w14:paraId="0F627A85" w14:textId="7A05CE88" w:rsidR="000F27C7" w:rsidRPr="000F27C7" w:rsidRDefault="000F27C7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0F27C7">
              <w:rPr>
                <w:b/>
                <w:bCs/>
                <w:lang w:val="lt-LT"/>
              </w:rPr>
              <w:t>14</w:t>
            </w:r>
          </w:p>
        </w:tc>
      </w:tr>
      <w:tr w:rsidR="00B30B31" w:rsidRPr="00AA4ECD" w14:paraId="672ADB44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7C048AC8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 xml:space="preserve"> 17.</w:t>
            </w:r>
          </w:p>
          <w:p w14:paraId="1F26C3B3" w14:textId="065225B2" w:rsidR="002C04F1" w:rsidRPr="002C04F1" w:rsidRDefault="002C04F1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C04F1">
              <w:rPr>
                <w:b/>
                <w:bCs/>
                <w:sz w:val="24"/>
                <w:szCs w:val="24"/>
                <w:lang w:val="lt-LT"/>
              </w:rPr>
              <w:t>15.</w:t>
            </w:r>
          </w:p>
        </w:tc>
        <w:tc>
          <w:tcPr>
            <w:tcW w:w="6521" w:type="dxa"/>
          </w:tcPr>
          <w:p w14:paraId="2D2E7C9A" w14:textId="77777777" w:rsidR="00B30B31" w:rsidRDefault="00B30B31" w:rsidP="00592F35">
            <w:pPr>
              <w:pStyle w:val="Antrats"/>
              <w:spacing w:line="360" w:lineRule="auto"/>
              <w:rPr>
                <w:color w:val="000000" w:themeColor="text1"/>
                <w:lang w:val="lt-LT"/>
              </w:rPr>
            </w:pPr>
            <w:r w:rsidRPr="00204B1E">
              <w:rPr>
                <w:color w:val="000000" w:themeColor="text1"/>
                <w:lang w:val="lt-LT"/>
              </w:rPr>
              <w:t>Dariaus ir Girėno g. jungti</w:t>
            </w:r>
            <w:r>
              <w:rPr>
                <w:color w:val="000000" w:themeColor="text1"/>
                <w:lang w:val="lt-LT"/>
              </w:rPr>
              <w:t>e</w:t>
            </w:r>
            <w:r w:rsidRPr="00204B1E">
              <w:rPr>
                <w:color w:val="000000" w:themeColor="text1"/>
                <w:lang w:val="lt-LT"/>
              </w:rPr>
              <w:t>s su J. Kubiliaus g. (KV8066)</w:t>
            </w:r>
            <w:r>
              <w:rPr>
                <w:color w:val="000000" w:themeColor="text1"/>
                <w:lang w:val="lt-LT"/>
              </w:rPr>
              <w:t xml:space="preserve"> </w:t>
            </w:r>
            <w:r w:rsidRPr="00204B1E">
              <w:rPr>
                <w:color w:val="000000" w:themeColor="text1"/>
                <w:lang w:val="lt-LT"/>
              </w:rPr>
              <w:t>kapitalini</w:t>
            </w:r>
            <w:r>
              <w:rPr>
                <w:color w:val="000000" w:themeColor="text1"/>
                <w:lang w:val="lt-LT"/>
              </w:rPr>
              <w:t>s</w:t>
            </w:r>
            <w:r w:rsidRPr="00204B1E">
              <w:rPr>
                <w:color w:val="000000" w:themeColor="text1"/>
                <w:lang w:val="lt-LT"/>
              </w:rPr>
              <w:t xml:space="preserve"> remont</w:t>
            </w:r>
            <w:r>
              <w:rPr>
                <w:color w:val="000000" w:themeColor="text1"/>
                <w:lang w:val="lt-LT"/>
              </w:rPr>
              <w:t>as</w:t>
            </w:r>
          </w:p>
        </w:tc>
        <w:tc>
          <w:tcPr>
            <w:tcW w:w="992" w:type="dxa"/>
          </w:tcPr>
          <w:p w14:paraId="6B6ED9DD" w14:textId="77777777" w:rsidR="00B30B31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0,50</w:t>
            </w:r>
          </w:p>
        </w:tc>
        <w:tc>
          <w:tcPr>
            <w:tcW w:w="1559" w:type="dxa"/>
          </w:tcPr>
          <w:p w14:paraId="32CDFEC0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2C0F5B">
              <w:rPr>
                <w:strike/>
                <w:lang w:val="lt-LT"/>
              </w:rPr>
              <w:t>17</w:t>
            </w:r>
          </w:p>
          <w:p w14:paraId="16A8DCC9" w14:textId="1E9DA05F" w:rsidR="000F27C7" w:rsidRPr="000F27C7" w:rsidRDefault="000F27C7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0F27C7">
              <w:rPr>
                <w:b/>
                <w:bCs/>
                <w:lang w:val="lt-LT"/>
              </w:rPr>
              <w:t>15</w:t>
            </w:r>
          </w:p>
        </w:tc>
      </w:tr>
      <w:tr w:rsidR="00B30B31" w:rsidRPr="00AA4ECD" w14:paraId="04D05A8C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06117388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 xml:space="preserve"> 18.</w:t>
            </w:r>
          </w:p>
          <w:p w14:paraId="722AAE25" w14:textId="4439E612" w:rsidR="002C04F1" w:rsidRPr="002C04F1" w:rsidRDefault="002C04F1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C04F1">
              <w:rPr>
                <w:b/>
                <w:bCs/>
                <w:sz w:val="24"/>
                <w:szCs w:val="24"/>
                <w:lang w:val="lt-LT"/>
              </w:rPr>
              <w:t>16.</w:t>
            </w:r>
          </w:p>
        </w:tc>
        <w:tc>
          <w:tcPr>
            <w:tcW w:w="6521" w:type="dxa"/>
          </w:tcPr>
          <w:p w14:paraId="6A67B79A" w14:textId="77777777" w:rsidR="00B30B31" w:rsidRPr="00CD616F" w:rsidRDefault="00B30B31" w:rsidP="00592F35">
            <w:pPr>
              <w:pStyle w:val="Antrats"/>
              <w:spacing w:line="360" w:lineRule="auto"/>
              <w:rPr>
                <w:lang w:val="lt-LT"/>
              </w:rPr>
            </w:pPr>
            <w:r>
              <w:rPr>
                <w:color w:val="000000" w:themeColor="text1"/>
                <w:lang w:val="lt-LT"/>
              </w:rPr>
              <w:t xml:space="preserve">Kelio </w:t>
            </w:r>
            <w:r w:rsidRPr="009425A8">
              <w:rPr>
                <w:lang w:val="lt-LT"/>
              </w:rPr>
              <w:t>Salaperaugis–Reketija–Kovai</w:t>
            </w:r>
            <w:r>
              <w:rPr>
                <w:lang w:val="lt-LT"/>
              </w:rPr>
              <w:t xml:space="preserve"> </w:t>
            </w:r>
            <w:r>
              <w:rPr>
                <w:color w:val="000000" w:themeColor="text1"/>
                <w:lang w:val="lt-LT"/>
              </w:rPr>
              <w:t>(KV0205) kapitalinis remontas</w:t>
            </w:r>
          </w:p>
        </w:tc>
        <w:tc>
          <w:tcPr>
            <w:tcW w:w="992" w:type="dxa"/>
          </w:tcPr>
          <w:p w14:paraId="27FB7A05" w14:textId="77777777" w:rsidR="00B30B31" w:rsidRPr="00AA4ECD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0,63</w:t>
            </w:r>
          </w:p>
        </w:tc>
        <w:tc>
          <w:tcPr>
            <w:tcW w:w="1559" w:type="dxa"/>
          </w:tcPr>
          <w:p w14:paraId="3C04D255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0F27C7">
              <w:rPr>
                <w:strike/>
                <w:lang w:val="lt-LT"/>
              </w:rPr>
              <w:t>18</w:t>
            </w:r>
          </w:p>
          <w:p w14:paraId="7584DAF2" w14:textId="1D231DAA" w:rsidR="000F27C7" w:rsidRPr="000F27C7" w:rsidRDefault="000F27C7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0F27C7">
              <w:rPr>
                <w:b/>
                <w:bCs/>
                <w:lang w:val="lt-LT"/>
              </w:rPr>
              <w:t>16</w:t>
            </w:r>
          </w:p>
        </w:tc>
      </w:tr>
      <w:tr w:rsidR="00B30B31" w:rsidRPr="00AA4ECD" w14:paraId="431C0094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3FDA56DA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 xml:space="preserve"> 19.</w:t>
            </w:r>
          </w:p>
          <w:p w14:paraId="482E5E3D" w14:textId="198CFAAF" w:rsidR="002C04F1" w:rsidRPr="00BC40FB" w:rsidRDefault="00BC40FB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C40FB">
              <w:rPr>
                <w:b/>
                <w:bCs/>
                <w:sz w:val="24"/>
                <w:szCs w:val="24"/>
                <w:lang w:val="lt-LT"/>
              </w:rPr>
              <w:t>17.</w:t>
            </w:r>
          </w:p>
        </w:tc>
        <w:tc>
          <w:tcPr>
            <w:tcW w:w="6521" w:type="dxa"/>
          </w:tcPr>
          <w:p w14:paraId="35E21889" w14:textId="77777777" w:rsidR="00B30B31" w:rsidRPr="009425A8" w:rsidRDefault="00B30B31" w:rsidP="00592F35">
            <w:pPr>
              <w:pStyle w:val="Antrats"/>
              <w:spacing w:line="360" w:lineRule="auto"/>
              <w:rPr>
                <w:lang w:val="lt-LT"/>
              </w:rPr>
            </w:pPr>
            <w:r w:rsidRPr="009425A8">
              <w:rPr>
                <w:lang w:val="lt-LT"/>
              </w:rPr>
              <w:t>Kelio Juodeliai–Liubavas (KV0053) kapitalinis remontas</w:t>
            </w:r>
          </w:p>
        </w:tc>
        <w:tc>
          <w:tcPr>
            <w:tcW w:w="992" w:type="dxa"/>
          </w:tcPr>
          <w:p w14:paraId="3DD41976" w14:textId="77777777" w:rsidR="00B30B31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2,80</w:t>
            </w:r>
          </w:p>
        </w:tc>
        <w:tc>
          <w:tcPr>
            <w:tcW w:w="1559" w:type="dxa"/>
          </w:tcPr>
          <w:p w14:paraId="144EF9F2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0F27C7">
              <w:rPr>
                <w:strike/>
                <w:lang w:val="lt-LT"/>
              </w:rPr>
              <w:t>19</w:t>
            </w:r>
          </w:p>
          <w:p w14:paraId="0CE1879B" w14:textId="460FF964" w:rsidR="000F27C7" w:rsidRPr="000F27C7" w:rsidRDefault="000F27C7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0F27C7">
              <w:rPr>
                <w:b/>
                <w:bCs/>
                <w:lang w:val="lt-LT"/>
              </w:rPr>
              <w:t>17</w:t>
            </w:r>
          </w:p>
        </w:tc>
      </w:tr>
      <w:tr w:rsidR="00B30B31" w:rsidRPr="00AA4ECD" w14:paraId="141E115C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0E4EA8D7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t xml:space="preserve"> 20.</w:t>
            </w:r>
          </w:p>
          <w:p w14:paraId="244EFB3E" w14:textId="343306FB" w:rsidR="00BC40FB" w:rsidRPr="00BC40FB" w:rsidRDefault="00BC40FB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C40FB">
              <w:rPr>
                <w:b/>
                <w:bCs/>
                <w:sz w:val="24"/>
                <w:szCs w:val="24"/>
                <w:lang w:val="lt-LT"/>
              </w:rPr>
              <w:t>18.</w:t>
            </w:r>
          </w:p>
        </w:tc>
        <w:tc>
          <w:tcPr>
            <w:tcW w:w="6521" w:type="dxa"/>
          </w:tcPr>
          <w:p w14:paraId="05094C53" w14:textId="77777777" w:rsidR="00B30B31" w:rsidRPr="00CD616F" w:rsidRDefault="00B30B31" w:rsidP="00592F35">
            <w:pPr>
              <w:pStyle w:val="Antrats"/>
              <w:spacing w:line="360" w:lineRule="auto"/>
              <w:rPr>
                <w:lang w:val="lt-LT"/>
              </w:rPr>
            </w:pPr>
            <w:r w:rsidRPr="00A23E20">
              <w:rPr>
                <w:lang w:val="lt-LT"/>
              </w:rPr>
              <w:t>Privažiuojam</w:t>
            </w:r>
            <w:r>
              <w:rPr>
                <w:lang w:val="lt-LT"/>
              </w:rPr>
              <w:t>ojo</w:t>
            </w:r>
            <w:r w:rsidRPr="00A23E20">
              <w:rPr>
                <w:lang w:val="lt-LT"/>
              </w:rPr>
              <w:t xml:space="preserve"> keli</w:t>
            </w:r>
            <w:r>
              <w:rPr>
                <w:lang w:val="lt-LT"/>
              </w:rPr>
              <w:t>o</w:t>
            </w:r>
            <w:r w:rsidRPr="00A23E20">
              <w:rPr>
                <w:lang w:val="lt-LT"/>
              </w:rPr>
              <w:t xml:space="preserve"> prie Kreivukės</w:t>
            </w:r>
            <w:r>
              <w:rPr>
                <w:lang w:val="lt-LT"/>
              </w:rPr>
              <w:t xml:space="preserve"> k.</w:t>
            </w:r>
            <w:r w:rsidRPr="00A23E20">
              <w:rPr>
                <w:lang w:val="lt-LT"/>
              </w:rPr>
              <w:t xml:space="preserve"> nuo kelio A5 </w:t>
            </w:r>
            <w:r w:rsidRPr="009425A8">
              <w:rPr>
                <w:lang w:val="lt-LT"/>
              </w:rPr>
              <w:t xml:space="preserve">Kaunas–Marijampolė–Suvalkai </w:t>
            </w:r>
            <w:r>
              <w:rPr>
                <w:lang w:val="lt-LT"/>
              </w:rPr>
              <w:t>(KV0055) kapitalinis remontas</w:t>
            </w:r>
          </w:p>
        </w:tc>
        <w:tc>
          <w:tcPr>
            <w:tcW w:w="992" w:type="dxa"/>
          </w:tcPr>
          <w:p w14:paraId="50C1B49D" w14:textId="77777777" w:rsidR="00B30B31" w:rsidRPr="00AA4ECD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1,50</w:t>
            </w:r>
          </w:p>
        </w:tc>
        <w:tc>
          <w:tcPr>
            <w:tcW w:w="1559" w:type="dxa"/>
          </w:tcPr>
          <w:p w14:paraId="2903316D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0F27C7">
              <w:rPr>
                <w:strike/>
                <w:lang w:val="lt-LT"/>
              </w:rPr>
              <w:t>20</w:t>
            </w:r>
          </w:p>
          <w:p w14:paraId="323AC82C" w14:textId="64D68396" w:rsidR="000F27C7" w:rsidRPr="000F27C7" w:rsidRDefault="000F27C7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0F27C7">
              <w:rPr>
                <w:b/>
                <w:bCs/>
                <w:lang w:val="lt-LT"/>
              </w:rPr>
              <w:t>18</w:t>
            </w:r>
          </w:p>
        </w:tc>
      </w:tr>
      <w:tr w:rsidR="00B30B31" w:rsidRPr="00AA4ECD" w14:paraId="43774911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439239EC" w14:textId="77777777" w:rsidR="00B30B31" w:rsidRDefault="00B30B31" w:rsidP="00592F35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AD742B">
              <w:rPr>
                <w:strike/>
                <w:sz w:val="24"/>
                <w:szCs w:val="24"/>
                <w:lang w:val="lt-LT"/>
              </w:rPr>
              <w:lastRenderedPageBreak/>
              <w:t xml:space="preserve"> 21.</w:t>
            </w:r>
          </w:p>
          <w:p w14:paraId="608CB3F0" w14:textId="468C547D" w:rsidR="00BC40FB" w:rsidRPr="00BC40FB" w:rsidRDefault="00BC40FB" w:rsidP="00592F35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C40FB">
              <w:rPr>
                <w:b/>
                <w:bCs/>
                <w:sz w:val="24"/>
                <w:szCs w:val="24"/>
                <w:lang w:val="lt-LT"/>
              </w:rPr>
              <w:t>19.</w:t>
            </w:r>
          </w:p>
        </w:tc>
        <w:tc>
          <w:tcPr>
            <w:tcW w:w="6521" w:type="dxa"/>
          </w:tcPr>
          <w:p w14:paraId="10DFDCE6" w14:textId="77777777" w:rsidR="00B30B31" w:rsidRPr="00CD616F" w:rsidRDefault="00B30B31" w:rsidP="00592F35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6A5C43">
              <w:rPr>
                <w:lang w:val="lt-LT"/>
              </w:rPr>
              <w:t>Privažiuojam</w:t>
            </w:r>
            <w:r>
              <w:rPr>
                <w:lang w:val="lt-LT"/>
              </w:rPr>
              <w:t>ojo</w:t>
            </w:r>
            <w:r w:rsidRPr="006A5C43">
              <w:rPr>
                <w:lang w:val="lt-LT"/>
              </w:rPr>
              <w:t xml:space="preserve"> keli</w:t>
            </w:r>
            <w:r>
              <w:rPr>
                <w:lang w:val="lt-LT"/>
              </w:rPr>
              <w:t>o</w:t>
            </w:r>
            <w:r w:rsidRPr="006A5C43">
              <w:rPr>
                <w:lang w:val="lt-LT"/>
              </w:rPr>
              <w:t xml:space="preserve"> prie Girkantų </w:t>
            </w:r>
            <w:r>
              <w:rPr>
                <w:lang w:val="lt-LT"/>
              </w:rPr>
              <w:t xml:space="preserve">k. </w:t>
            </w:r>
            <w:r w:rsidRPr="006A5C43">
              <w:rPr>
                <w:lang w:val="lt-LT"/>
              </w:rPr>
              <w:t xml:space="preserve">nuo kelio 200 </w:t>
            </w:r>
            <w:r w:rsidRPr="009425A8">
              <w:rPr>
                <w:lang w:val="lt-LT"/>
              </w:rPr>
              <w:t xml:space="preserve">Kalvarija–Gražiškiai–Vištytis </w:t>
            </w:r>
            <w:r>
              <w:rPr>
                <w:lang w:val="lt-LT"/>
              </w:rPr>
              <w:t>(KV0408) kapitalinis remontas</w:t>
            </w:r>
          </w:p>
        </w:tc>
        <w:tc>
          <w:tcPr>
            <w:tcW w:w="992" w:type="dxa"/>
          </w:tcPr>
          <w:p w14:paraId="772A2DCE" w14:textId="77777777" w:rsidR="00B30B31" w:rsidRPr="00AA4ECD" w:rsidRDefault="00B30B31" w:rsidP="00592F35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0,85</w:t>
            </w:r>
          </w:p>
        </w:tc>
        <w:tc>
          <w:tcPr>
            <w:tcW w:w="1559" w:type="dxa"/>
          </w:tcPr>
          <w:p w14:paraId="7F11DBF5" w14:textId="77777777" w:rsidR="00B30B31" w:rsidRDefault="00B30B31" w:rsidP="00592F35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0F27C7">
              <w:rPr>
                <w:strike/>
                <w:lang w:val="lt-LT"/>
              </w:rPr>
              <w:t>21</w:t>
            </w:r>
          </w:p>
          <w:p w14:paraId="282C3844" w14:textId="382FD7EA" w:rsidR="000F27C7" w:rsidRPr="000F27C7" w:rsidRDefault="000F27C7" w:rsidP="00592F35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0F27C7">
              <w:rPr>
                <w:b/>
                <w:bCs/>
                <w:lang w:val="lt-LT"/>
              </w:rPr>
              <w:t>19</w:t>
            </w:r>
          </w:p>
        </w:tc>
      </w:tr>
      <w:tr w:rsidR="00B30B31" w14:paraId="4134634E" w14:textId="77777777" w:rsidTr="00592F35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B8E1" w14:textId="77777777" w:rsidR="00B30B31" w:rsidRDefault="00B30B31" w:rsidP="00592F35">
            <w:pPr>
              <w:jc w:val="center"/>
              <w:rPr>
                <w:strike/>
                <w:sz w:val="24"/>
                <w:szCs w:val="24"/>
              </w:rPr>
            </w:pPr>
            <w:r w:rsidRPr="00AD742B">
              <w:rPr>
                <w:strike/>
                <w:sz w:val="24"/>
                <w:szCs w:val="24"/>
              </w:rPr>
              <w:t>22.</w:t>
            </w:r>
          </w:p>
          <w:p w14:paraId="523AEC23" w14:textId="72BE8C25" w:rsidR="00BC40FB" w:rsidRPr="00BC40FB" w:rsidRDefault="00BC40FB" w:rsidP="00592F35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C40FB">
              <w:rPr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E830" w14:textId="77777777" w:rsidR="00B30B31" w:rsidRPr="005C19A3" w:rsidRDefault="00B30B31" w:rsidP="00592F35">
            <w:pPr>
              <w:pStyle w:val="Betarp"/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</w:t>
            </w:r>
            <w:r w:rsidRPr="005C19A3">
              <w:rPr>
                <w:sz w:val="24"/>
                <w:szCs w:val="24"/>
                <w:lang w:val="lt-LT"/>
              </w:rPr>
              <w:t>rivažiuojam</w:t>
            </w:r>
            <w:r>
              <w:rPr>
                <w:sz w:val="24"/>
                <w:szCs w:val="24"/>
                <w:lang w:val="lt-LT"/>
              </w:rPr>
              <w:t>ojo</w:t>
            </w:r>
            <w:r w:rsidRPr="005C19A3">
              <w:rPr>
                <w:sz w:val="24"/>
                <w:szCs w:val="24"/>
                <w:lang w:val="lt-LT"/>
              </w:rPr>
              <w:t xml:space="preserve"> keli</w:t>
            </w:r>
            <w:r>
              <w:rPr>
                <w:sz w:val="24"/>
                <w:szCs w:val="24"/>
                <w:lang w:val="lt-LT"/>
              </w:rPr>
              <w:t>o</w:t>
            </w:r>
            <w:r w:rsidRPr="005C19A3">
              <w:rPr>
                <w:sz w:val="24"/>
                <w:szCs w:val="24"/>
                <w:lang w:val="lt-LT"/>
              </w:rPr>
              <w:t xml:space="preserve"> prie Turlojiškės </w:t>
            </w:r>
            <w:r>
              <w:rPr>
                <w:sz w:val="24"/>
                <w:szCs w:val="24"/>
                <w:lang w:val="lt-LT"/>
              </w:rPr>
              <w:t xml:space="preserve">k. </w:t>
            </w:r>
            <w:r w:rsidRPr="005C19A3">
              <w:rPr>
                <w:sz w:val="24"/>
                <w:szCs w:val="24"/>
                <w:lang w:val="lt-LT"/>
              </w:rPr>
              <w:t>nuo kelio 134 Leipalingis−Lazdijai−Kalvarija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DF5CEB">
              <w:rPr>
                <w:sz w:val="24"/>
                <w:szCs w:val="24"/>
                <w:lang w:val="pt-PT"/>
              </w:rPr>
              <w:t>(</w:t>
            </w:r>
            <w:r w:rsidRPr="005C19A3">
              <w:rPr>
                <w:sz w:val="24"/>
                <w:szCs w:val="24"/>
                <w:lang w:val="lt-LT"/>
              </w:rPr>
              <w:t>KV0068</w:t>
            </w:r>
            <w:r>
              <w:rPr>
                <w:sz w:val="24"/>
                <w:szCs w:val="24"/>
                <w:lang w:val="lt-LT"/>
              </w:rPr>
              <w:t>)</w:t>
            </w:r>
            <w:r w:rsidRPr="005C19A3">
              <w:rPr>
                <w:sz w:val="24"/>
                <w:szCs w:val="24"/>
                <w:lang w:val="lt-LT"/>
              </w:rPr>
              <w:t xml:space="preserve"> kapitalinis remontas</w:t>
            </w:r>
          </w:p>
          <w:p w14:paraId="47B53B60" w14:textId="77777777" w:rsidR="00B30B31" w:rsidRPr="00DF5CEB" w:rsidRDefault="00B30B31" w:rsidP="00592F35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A5B9" w14:textId="77777777" w:rsidR="00B30B31" w:rsidRPr="001F265D" w:rsidRDefault="00B30B31" w:rsidP="00592F35">
            <w:pPr>
              <w:tabs>
                <w:tab w:val="center" w:pos="4153"/>
                <w:tab w:val="right" w:pos="8306"/>
              </w:tabs>
              <w:ind w:left="108"/>
              <w:jc w:val="center"/>
              <w:rPr>
                <w:sz w:val="24"/>
                <w:szCs w:val="24"/>
              </w:rPr>
            </w:pPr>
            <w:r w:rsidRPr="001F265D">
              <w:rPr>
                <w:sz w:val="24"/>
                <w:szCs w:val="24"/>
              </w:rPr>
              <w:t>0,74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72E0" w14:textId="77777777" w:rsidR="00B30B31" w:rsidRDefault="00B30B31" w:rsidP="00592F35">
            <w:pPr>
              <w:tabs>
                <w:tab w:val="center" w:pos="4153"/>
                <w:tab w:val="right" w:pos="8306"/>
              </w:tabs>
              <w:jc w:val="center"/>
              <w:rPr>
                <w:strike/>
                <w:sz w:val="24"/>
                <w:szCs w:val="24"/>
              </w:rPr>
            </w:pPr>
            <w:r w:rsidRPr="000F27C7">
              <w:rPr>
                <w:strike/>
                <w:sz w:val="24"/>
                <w:szCs w:val="24"/>
              </w:rPr>
              <w:t>22</w:t>
            </w:r>
          </w:p>
          <w:p w14:paraId="1CE96780" w14:textId="1F69FD4B" w:rsidR="000F27C7" w:rsidRPr="000F27C7" w:rsidRDefault="00A46B8A" w:rsidP="00592F35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  <w:r w:rsidR="000F27C7" w:rsidRPr="000F27C7">
              <w:rPr>
                <w:b/>
                <w:bCs/>
                <w:sz w:val="24"/>
                <w:szCs w:val="24"/>
              </w:rPr>
              <w:t>20</w:t>
            </w:r>
            <w:r w:rsidR="005C08F0">
              <w:rPr>
                <w:b/>
                <w:bCs/>
                <w:sz w:val="24"/>
                <w:szCs w:val="24"/>
              </w:rPr>
              <w:t>“</w:t>
            </w:r>
          </w:p>
        </w:tc>
      </w:tr>
    </w:tbl>
    <w:p w14:paraId="5336D294" w14:textId="3DD1F600" w:rsidR="00B30B31" w:rsidRDefault="00B30B31" w:rsidP="00B30B31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rFonts w:eastAsia="Arial"/>
          <w:color w:val="000000"/>
          <w:bdr w:val="nil"/>
          <w:lang w:val="lt-LT" w:eastAsia="lt-LT"/>
          <w14:textOutline w14:w="0" w14:cap="flat" w14:cmpd="sng" w14:algn="ctr">
            <w14:noFill/>
            <w14:prstDash w14:val="solid"/>
            <w14:bevel/>
          </w14:textOutline>
        </w:rPr>
      </w:pPr>
    </w:p>
    <w:p w14:paraId="302BE3F5" w14:textId="77777777" w:rsidR="00992282" w:rsidRDefault="009051E4" w:rsidP="00992282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  <w:r>
        <w:rPr>
          <w:lang w:val="lt-LT"/>
        </w:rPr>
        <w:tab/>
      </w:r>
      <w:r w:rsidR="00ED77EE" w:rsidRPr="00C07493">
        <w:rPr>
          <w:lang w:val="lt-LT"/>
        </w:rPr>
        <w:t xml:space="preserve"> </w:t>
      </w:r>
      <w:r w:rsidR="00992282" w:rsidRPr="00641C86">
        <w:rPr>
          <w:lang w:val="lt-LT"/>
        </w:rPr>
        <w:t xml:space="preserve">2. </w:t>
      </w:r>
      <w:r w:rsidR="00992282">
        <w:rPr>
          <w:lang w:val="lt-LT"/>
        </w:rPr>
        <w:t xml:space="preserve">Pakeisti </w:t>
      </w:r>
      <w:r w:rsidR="00992282" w:rsidRPr="00641C86">
        <w:rPr>
          <w:lang w:val="lt-LT"/>
        </w:rPr>
        <w:t>1.2 papunktį ir išdėstyti jį taip:</w:t>
      </w:r>
      <w:r w:rsidR="00992282">
        <w:rPr>
          <w:lang w:val="lt-LT"/>
        </w:rPr>
        <w:t xml:space="preserve"> </w:t>
      </w:r>
    </w:p>
    <w:p w14:paraId="7D3738B4" w14:textId="4F3BD580" w:rsidR="00970654" w:rsidRPr="007722E1" w:rsidRDefault="00992282" w:rsidP="00992282">
      <w:pPr>
        <w:pStyle w:val="Antrats"/>
        <w:tabs>
          <w:tab w:val="clear" w:pos="4153"/>
          <w:tab w:val="clear" w:pos="8306"/>
        </w:tabs>
        <w:spacing w:line="360" w:lineRule="auto"/>
        <w:ind w:firstLine="720"/>
        <w:jc w:val="both"/>
        <w:rPr>
          <w:lang w:val="lt-LT"/>
        </w:rPr>
      </w:pPr>
      <w:r w:rsidRPr="00641C86">
        <w:rPr>
          <w:lang w:val="lt-LT"/>
        </w:rPr>
        <w:t>,,</w:t>
      </w:r>
      <w:r>
        <w:rPr>
          <w:lang w:val="lt-LT"/>
        </w:rPr>
        <w:t xml:space="preserve">1.2. </w:t>
      </w:r>
      <w:r w:rsidRPr="00641C86">
        <w:rPr>
          <w:lang w:val="lt-LT"/>
        </w:rPr>
        <w:t>2025–2028 m. Kalvarijos savivaldybės kelių ir gatvių paprastojo remonto ruožų prioritetinę eilę:</w:t>
      </w:r>
      <w:r>
        <w:rPr>
          <w:lang w:val="lt-LT"/>
        </w:rPr>
        <w:t xml:space="preserve">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992"/>
        <w:gridCol w:w="1559"/>
      </w:tblGrid>
      <w:tr w:rsidR="00B30B31" w:rsidRPr="00AA4ECD" w14:paraId="793BED9A" w14:textId="77777777" w:rsidTr="00592F35">
        <w:tc>
          <w:tcPr>
            <w:tcW w:w="709" w:type="dxa"/>
          </w:tcPr>
          <w:p w14:paraId="793968E7" w14:textId="069AA417" w:rsidR="00B30B31" w:rsidRPr="00AA4ECD" w:rsidRDefault="00B30B31" w:rsidP="00592F3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Eil.</w:t>
            </w:r>
          </w:p>
          <w:p w14:paraId="2A7A70C3" w14:textId="77777777" w:rsidR="00B30B31" w:rsidRPr="00AA4ECD" w:rsidRDefault="00B30B31" w:rsidP="00592F3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6521" w:type="dxa"/>
          </w:tcPr>
          <w:p w14:paraId="3644B2A5" w14:textId="77777777" w:rsidR="00B30B31" w:rsidRPr="00AA4ECD" w:rsidRDefault="00B30B31" w:rsidP="00592F3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Kelio pavadinimas, numeris</w:t>
            </w:r>
          </w:p>
        </w:tc>
        <w:tc>
          <w:tcPr>
            <w:tcW w:w="992" w:type="dxa"/>
          </w:tcPr>
          <w:p w14:paraId="04863A90" w14:textId="77777777" w:rsidR="00B30B31" w:rsidRPr="00AA4ECD" w:rsidRDefault="00B30B31" w:rsidP="00592F3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Ruožo ilgis, km</w:t>
            </w:r>
          </w:p>
        </w:tc>
        <w:tc>
          <w:tcPr>
            <w:tcW w:w="1559" w:type="dxa"/>
          </w:tcPr>
          <w:p w14:paraId="2C8158E4" w14:textId="77777777" w:rsidR="00B30B31" w:rsidRPr="00AA4ECD" w:rsidRDefault="00B30B31" w:rsidP="00592F3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Savivaldybės prioritetai</w:t>
            </w:r>
          </w:p>
        </w:tc>
      </w:tr>
      <w:tr w:rsidR="00B30B31" w:rsidRPr="0081147F" w14:paraId="14C40A31" w14:textId="77777777" w:rsidTr="00592F35">
        <w:tc>
          <w:tcPr>
            <w:tcW w:w="9781" w:type="dxa"/>
            <w:gridSpan w:val="4"/>
          </w:tcPr>
          <w:p w14:paraId="0B1737CA" w14:textId="77777777" w:rsidR="00B30B31" w:rsidRPr="00AA4ECD" w:rsidRDefault="00B30B31" w:rsidP="00592F35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 xml:space="preserve">Kelių ir gatvių </w:t>
            </w:r>
            <w:r>
              <w:rPr>
                <w:b/>
                <w:sz w:val="24"/>
                <w:szCs w:val="24"/>
                <w:lang w:val="lt-LT"/>
              </w:rPr>
              <w:t>paprastojo</w:t>
            </w:r>
            <w:r w:rsidRPr="00AA4ECD">
              <w:rPr>
                <w:b/>
                <w:sz w:val="24"/>
                <w:szCs w:val="24"/>
                <w:lang w:val="lt-LT"/>
              </w:rPr>
              <w:t xml:space="preserve"> remonto ruožai </w:t>
            </w:r>
          </w:p>
        </w:tc>
      </w:tr>
      <w:tr w:rsidR="00285CD3" w:rsidRPr="00052CE2" w14:paraId="576147E8" w14:textId="77777777" w:rsidTr="00592F35">
        <w:trPr>
          <w:trHeight w:val="575"/>
        </w:trPr>
        <w:tc>
          <w:tcPr>
            <w:tcW w:w="709" w:type="dxa"/>
          </w:tcPr>
          <w:p w14:paraId="729D392D" w14:textId="05C464FE" w:rsidR="00285CD3" w:rsidRDefault="00285CD3" w:rsidP="00285CD3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 w:rsidRPr="005A064B">
              <w:rPr>
                <w:b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6521" w:type="dxa"/>
          </w:tcPr>
          <w:p w14:paraId="14A76504" w14:textId="18B49B0F" w:rsidR="00285CD3" w:rsidRPr="00C95FA1" w:rsidRDefault="00285CD3" w:rsidP="00285CD3">
            <w:pPr>
              <w:spacing w:line="360" w:lineRule="auto"/>
              <w:rPr>
                <w:b/>
                <w:bCs/>
                <w:sz w:val="24"/>
                <w:szCs w:val="24"/>
                <w:lang w:val="lt-LT"/>
              </w:rPr>
            </w:pPr>
            <w:r w:rsidRPr="00C95FA1">
              <w:rPr>
                <w:b/>
                <w:bCs/>
                <w:sz w:val="24"/>
                <w:szCs w:val="24"/>
                <w:lang w:val="lt-LT"/>
              </w:rPr>
              <w:t>Mokyklos g. atkarpos (KV7032), Jusevičių k., Kalvarijos sen. šaligatvio paprastasis remontas</w:t>
            </w:r>
          </w:p>
        </w:tc>
        <w:tc>
          <w:tcPr>
            <w:tcW w:w="992" w:type="dxa"/>
          </w:tcPr>
          <w:p w14:paraId="74DB130E" w14:textId="765617DA" w:rsidR="00285CD3" w:rsidRPr="00C95FA1" w:rsidRDefault="00C95FA1" w:rsidP="00285CD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C95FA1">
              <w:rPr>
                <w:b/>
                <w:bCs/>
                <w:sz w:val="24"/>
                <w:szCs w:val="24"/>
                <w:lang w:val="lt-LT"/>
              </w:rPr>
              <w:t>0,26</w:t>
            </w:r>
          </w:p>
        </w:tc>
        <w:tc>
          <w:tcPr>
            <w:tcW w:w="1559" w:type="dxa"/>
          </w:tcPr>
          <w:p w14:paraId="137700AA" w14:textId="4AAB59C9" w:rsidR="00285CD3" w:rsidRPr="00C95FA1" w:rsidRDefault="00C95FA1" w:rsidP="00285CD3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C95FA1">
              <w:rPr>
                <w:b/>
                <w:bCs/>
                <w:lang w:val="lt-LT"/>
              </w:rPr>
              <w:t>1</w:t>
            </w:r>
          </w:p>
        </w:tc>
      </w:tr>
      <w:tr w:rsidR="00285CD3" w:rsidRPr="00052CE2" w14:paraId="606C29DE" w14:textId="77777777" w:rsidTr="00592F35">
        <w:trPr>
          <w:trHeight w:val="575"/>
        </w:trPr>
        <w:tc>
          <w:tcPr>
            <w:tcW w:w="709" w:type="dxa"/>
          </w:tcPr>
          <w:p w14:paraId="25876939" w14:textId="77777777" w:rsidR="00285CD3" w:rsidRDefault="00285CD3" w:rsidP="00285CD3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832FB6">
              <w:rPr>
                <w:strike/>
                <w:sz w:val="24"/>
                <w:szCs w:val="24"/>
                <w:lang w:val="lt-LT"/>
              </w:rPr>
              <w:t>1.</w:t>
            </w:r>
          </w:p>
          <w:p w14:paraId="3FC7AA0E" w14:textId="62065A87" w:rsidR="00285CD3" w:rsidRPr="00832FB6" w:rsidRDefault="00285CD3" w:rsidP="00285CD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832FB6">
              <w:rPr>
                <w:b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6521" w:type="dxa"/>
          </w:tcPr>
          <w:p w14:paraId="69D3B406" w14:textId="77777777" w:rsidR="00285CD3" w:rsidRPr="00052CE2" w:rsidRDefault="00285CD3" w:rsidP="00285CD3">
            <w:pPr>
              <w:spacing w:line="360" w:lineRule="auto"/>
              <w:rPr>
                <w:sz w:val="24"/>
                <w:szCs w:val="24"/>
                <w:lang w:val="lt-LT"/>
              </w:rPr>
            </w:pPr>
            <w:r w:rsidRPr="00A770B1">
              <w:rPr>
                <w:sz w:val="24"/>
                <w:szCs w:val="24"/>
                <w:lang w:val="lt-LT"/>
              </w:rPr>
              <w:t>Kalvarijos m</w:t>
            </w:r>
            <w:r>
              <w:rPr>
                <w:sz w:val="24"/>
                <w:szCs w:val="24"/>
                <w:lang w:val="lt-LT"/>
              </w:rPr>
              <w:t>.</w:t>
            </w:r>
            <w:r w:rsidRPr="00A770B1">
              <w:rPr>
                <w:sz w:val="24"/>
                <w:szCs w:val="24"/>
                <w:lang w:val="lt-LT"/>
              </w:rPr>
              <w:t xml:space="preserve"> Kęstučio g. atkarpa iki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A770B1">
              <w:rPr>
                <w:sz w:val="24"/>
                <w:szCs w:val="24"/>
                <w:lang w:val="lt-LT"/>
              </w:rPr>
              <w:t>Naujosios g. (KV8009)</w:t>
            </w:r>
          </w:p>
        </w:tc>
        <w:tc>
          <w:tcPr>
            <w:tcW w:w="992" w:type="dxa"/>
          </w:tcPr>
          <w:p w14:paraId="79AE3B51" w14:textId="77777777" w:rsidR="00285CD3" w:rsidRPr="00052CE2" w:rsidRDefault="00285CD3" w:rsidP="00285CD3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 w:rsidRPr="00052CE2">
              <w:rPr>
                <w:sz w:val="24"/>
                <w:szCs w:val="24"/>
                <w:lang w:val="lt-LT"/>
              </w:rPr>
              <w:t>0,3</w:t>
            </w:r>
            <w:r>
              <w:rPr>
                <w:sz w:val="24"/>
                <w:szCs w:val="24"/>
                <w:lang w:val="lt-LT"/>
              </w:rPr>
              <w:t>0</w:t>
            </w:r>
          </w:p>
        </w:tc>
        <w:tc>
          <w:tcPr>
            <w:tcW w:w="1559" w:type="dxa"/>
          </w:tcPr>
          <w:p w14:paraId="2CD5FB0F" w14:textId="77777777" w:rsidR="00285CD3" w:rsidRDefault="00285CD3" w:rsidP="00285CD3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832FB6">
              <w:rPr>
                <w:strike/>
                <w:lang w:val="lt-LT"/>
              </w:rPr>
              <w:t>1</w:t>
            </w:r>
          </w:p>
          <w:p w14:paraId="2C269D45" w14:textId="280D3E06" w:rsidR="00285CD3" w:rsidRPr="00832FB6" w:rsidRDefault="00285CD3" w:rsidP="00285CD3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832FB6">
              <w:rPr>
                <w:b/>
                <w:bCs/>
                <w:lang w:val="lt-LT"/>
              </w:rPr>
              <w:t>2</w:t>
            </w:r>
          </w:p>
        </w:tc>
      </w:tr>
      <w:tr w:rsidR="00285CD3" w:rsidRPr="00052CE2" w14:paraId="5A4DC28C" w14:textId="77777777" w:rsidTr="00592F35">
        <w:trPr>
          <w:trHeight w:val="298"/>
        </w:trPr>
        <w:tc>
          <w:tcPr>
            <w:tcW w:w="709" w:type="dxa"/>
          </w:tcPr>
          <w:p w14:paraId="383E4D80" w14:textId="77777777" w:rsidR="00285CD3" w:rsidRDefault="00285CD3" w:rsidP="00285CD3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832FB6">
              <w:rPr>
                <w:strike/>
                <w:sz w:val="24"/>
                <w:szCs w:val="24"/>
                <w:lang w:val="lt-LT"/>
              </w:rPr>
              <w:t>2.</w:t>
            </w:r>
          </w:p>
          <w:p w14:paraId="308F26A1" w14:textId="05D4E9EC" w:rsidR="00285CD3" w:rsidRPr="00832FB6" w:rsidRDefault="00285CD3" w:rsidP="00285CD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832FB6">
              <w:rPr>
                <w:b/>
                <w:bCs/>
                <w:sz w:val="24"/>
                <w:szCs w:val="24"/>
                <w:lang w:val="lt-LT"/>
              </w:rPr>
              <w:t>3</w:t>
            </w:r>
            <w:r>
              <w:rPr>
                <w:b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7EC9C76D" w14:textId="77777777" w:rsidR="00285CD3" w:rsidRPr="00052CE2" w:rsidRDefault="00285CD3" w:rsidP="00285CD3">
            <w:pPr>
              <w:spacing w:line="360" w:lineRule="auto"/>
              <w:rPr>
                <w:sz w:val="24"/>
                <w:szCs w:val="24"/>
                <w:lang w:val="lt-LT"/>
              </w:rPr>
            </w:pPr>
            <w:r w:rsidRPr="00A770B1">
              <w:rPr>
                <w:sz w:val="24"/>
                <w:szCs w:val="24"/>
                <w:lang w:val="lt-LT"/>
              </w:rPr>
              <w:t>Kalvarijos m</w:t>
            </w:r>
            <w:r>
              <w:rPr>
                <w:sz w:val="24"/>
                <w:szCs w:val="24"/>
                <w:lang w:val="lt-LT"/>
              </w:rPr>
              <w:t>.</w:t>
            </w:r>
            <w:r w:rsidRPr="00A770B1">
              <w:rPr>
                <w:sz w:val="24"/>
                <w:szCs w:val="24"/>
                <w:lang w:val="lt-LT"/>
              </w:rPr>
              <w:t xml:space="preserve"> Naujoji g. atkarpa nuo Vytauto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A770B1">
              <w:rPr>
                <w:sz w:val="24"/>
                <w:szCs w:val="24"/>
                <w:lang w:val="lt-LT"/>
              </w:rPr>
              <w:t>g. (KV8007)</w:t>
            </w:r>
          </w:p>
        </w:tc>
        <w:tc>
          <w:tcPr>
            <w:tcW w:w="992" w:type="dxa"/>
          </w:tcPr>
          <w:p w14:paraId="1DF491BE" w14:textId="77777777" w:rsidR="00285CD3" w:rsidRPr="00052CE2" w:rsidRDefault="00285CD3" w:rsidP="00285CD3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0,25</w:t>
            </w:r>
          </w:p>
        </w:tc>
        <w:tc>
          <w:tcPr>
            <w:tcW w:w="1559" w:type="dxa"/>
          </w:tcPr>
          <w:p w14:paraId="68078807" w14:textId="77777777" w:rsidR="00285CD3" w:rsidRDefault="00285CD3" w:rsidP="00285CD3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832FB6">
              <w:rPr>
                <w:strike/>
                <w:lang w:val="lt-LT"/>
              </w:rPr>
              <w:t>2</w:t>
            </w:r>
          </w:p>
          <w:p w14:paraId="4A87E44A" w14:textId="33E4CCBB" w:rsidR="00285CD3" w:rsidRPr="00832FB6" w:rsidRDefault="00285CD3" w:rsidP="00285CD3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832FB6">
              <w:rPr>
                <w:b/>
                <w:bCs/>
                <w:lang w:val="lt-LT"/>
              </w:rPr>
              <w:t>3</w:t>
            </w:r>
          </w:p>
        </w:tc>
      </w:tr>
      <w:tr w:rsidR="00285CD3" w:rsidRPr="00052CE2" w14:paraId="0EFB5BFE" w14:textId="77777777" w:rsidTr="00592F35">
        <w:trPr>
          <w:trHeight w:val="315"/>
        </w:trPr>
        <w:tc>
          <w:tcPr>
            <w:tcW w:w="709" w:type="dxa"/>
          </w:tcPr>
          <w:p w14:paraId="6355BB07" w14:textId="77777777" w:rsidR="00285CD3" w:rsidRDefault="00285CD3" w:rsidP="00285CD3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832FB6">
              <w:rPr>
                <w:strike/>
                <w:sz w:val="24"/>
                <w:szCs w:val="24"/>
                <w:lang w:val="lt-LT"/>
              </w:rPr>
              <w:t>3.</w:t>
            </w:r>
          </w:p>
          <w:p w14:paraId="742D62A0" w14:textId="4C492202" w:rsidR="00285CD3" w:rsidRPr="00B0194F" w:rsidRDefault="00285CD3" w:rsidP="00285CD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0194F">
              <w:rPr>
                <w:b/>
                <w:bCs/>
                <w:sz w:val="24"/>
                <w:szCs w:val="24"/>
                <w:lang w:val="lt-LT"/>
              </w:rPr>
              <w:t>4.</w:t>
            </w:r>
          </w:p>
        </w:tc>
        <w:tc>
          <w:tcPr>
            <w:tcW w:w="6521" w:type="dxa"/>
          </w:tcPr>
          <w:p w14:paraId="0C2D984D" w14:textId="77777777" w:rsidR="00285CD3" w:rsidRPr="00052CE2" w:rsidRDefault="00285CD3" w:rsidP="00285CD3">
            <w:pPr>
              <w:spacing w:line="360" w:lineRule="auto"/>
              <w:rPr>
                <w:sz w:val="24"/>
                <w:szCs w:val="24"/>
                <w:lang w:val="lt-LT"/>
              </w:rPr>
            </w:pPr>
            <w:r w:rsidRPr="00485DF4">
              <w:rPr>
                <w:sz w:val="24"/>
                <w:szCs w:val="24"/>
                <w:lang w:val="lt-LT"/>
              </w:rPr>
              <w:t>Kalvarijos sen. Santakos k</w:t>
            </w:r>
            <w:r>
              <w:rPr>
                <w:sz w:val="24"/>
                <w:szCs w:val="24"/>
                <w:lang w:val="lt-LT"/>
              </w:rPr>
              <w:t>.</w:t>
            </w:r>
            <w:r w:rsidRPr="00485DF4">
              <w:rPr>
                <w:sz w:val="24"/>
                <w:szCs w:val="24"/>
                <w:lang w:val="lt-LT"/>
              </w:rPr>
              <w:t xml:space="preserve"> Žiedo g. (KV7001)</w:t>
            </w:r>
          </w:p>
        </w:tc>
        <w:tc>
          <w:tcPr>
            <w:tcW w:w="992" w:type="dxa"/>
          </w:tcPr>
          <w:p w14:paraId="4C388555" w14:textId="77777777" w:rsidR="00285CD3" w:rsidRPr="00052CE2" w:rsidRDefault="00285CD3" w:rsidP="00285CD3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0,64</w:t>
            </w:r>
          </w:p>
        </w:tc>
        <w:tc>
          <w:tcPr>
            <w:tcW w:w="1559" w:type="dxa"/>
          </w:tcPr>
          <w:p w14:paraId="708FCADC" w14:textId="77777777" w:rsidR="00285CD3" w:rsidRDefault="00285CD3" w:rsidP="00285CD3">
            <w:pPr>
              <w:pStyle w:val="Antrats"/>
              <w:spacing w:line="360" w:lineRule="auto"/>
              <w:jc w:val="center"/>
              <w:rPr>
                <w:strike/>
                <w:lang w:val="lt-LT"/>
              </w:rPr>
            </w:pPr>
            <w:r w:rsidRPr="00832FB6">
              <w:rPr>
                <w:strike/>
                <w:lang w:val="lt-LT"/>
              </w:rPr>
              <w:t>3</w:t>
            </w:r>
          </w:p>
          <w:p w14:paraId="2F5FF309" w14:textId="57665853" w:rsidR="00285CD3" w:rsidRPr="00B0194F" w:rsidRDefault="00285CD3" w:rsidP="00285CD3">
            <w:pPr>
              <w:pStyle w:val="Antrats"/>
              <w:spacing w:line="360" w:lineRule="auto"/>
              <w:jc w:val="center"/>
              <w:rPr>
                <w:b/>
                <w:bCs/>
                <w:strike/>
                <w:lang w:val="lt-LT"/>
              </w:rPr>
            </w:pPr>
            <w:r w:rsidRPr="00B0194F">
              <w:rPr>
                <w:b/>
                <w:bCs/>
                <w:strike/>
                <w:lang w:val="lt-LT"/>
              </w:rPr>
              <w:t>4</w:t>
            </w:r>
          </w:p>
        </w:tc>
      </w:tr>
      <w:tr w:rsidR="00285CD3" w:rsidRPr="00052CE2" w14:paraId="544B8089" w14:textId="77777777" w:rsidTr="00592F35">
        <w:trPr>
          <w:trHeight w:val="315"/>
        </w:trPr>
        <w:tc>
          <w:tcPr>
            <w:tcW w:w="709" w:type="dxa"/>
          </w:tcPr>
          <w:p w14:paraId="19007407" w14:textId="77777777" w:rsidR="00285CD3" w:rsidRDefault="00285CD3" w:rsidP="00285CD3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832FB6">
              <w:rPr>
                <w:strike/>
                <w:sz w:val="24"/>
                <w:szCs w:val="24"/>
                <w:lang w:val="lt-LT"/>
              </w:rPr>
              <w:t>4.</w:t>
            </w:r>
          </w:p>
          <w:p w14:paraId="5C04C9D5" w14:textId="7E44A1A2" w:rsidR="00285CD3" w:rsidRPr="00B0194F" w:rsidRDefault="00285CD3" w:rsidP="00285CD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0194F">
              <w:rPr>
                <w:b/>
                <w:bCs/>
                <w:sz w:val="24"/>
                <w:szCs w:val="24"/>
                <w:lang w:val="lt-LT"/>
              </w:rPr>
              <w:t>5.</w:t>
            </w:r>
          </w:p>
        </w:tc>
        <w:tc>
          <w:tcPr>
            <w:tcW w:w="6521" w:type="dxa"/>
          </w:tcPr>
          <w:p w14:paraId="3EBFD0D0" w14:textId="77777777" w:rsidR="00285CD3" w:rsidRPr="00052CE2" w:rsidRDefault="00285CD3" w:rsidP="00285CD3">
            <w:pPr>
              <w:spacing w:line="360" w:lineRule="auto"/>
              <w:rPr>
                <w:sz w:val="24"/>
                <w:szCs w:val="24"/>
                <w:lang w:val="lt-LT"/>
              </w:rPr>
            </w:pPr>
            <w:r w:rsidRPr="00485DF4">
              <w:rPr>
                <w:sz w:val="24"/>
                <w:szCs w:val="24"/>
                <w:lang w:val="lt-LT"/>
              </w:rPr>
              <w:t>Kalvarijos m</w:t>
            </w:r>
            <w:r>
              <w:rPr>
                <w:sz w:val="24"/>
                <w:szCs w:val="24"/>
                <w:lang w:val="lt-LT"/>
              </w:rPr>
              <w:t>.</w:t>
            </w:r>
            <w:r w:rsidRPr="00485DF4">
              <w:rPr>
                <w:sz w:val="24"/>
                <w:szCs w:val="24"/>
                <w:lang w:val="lt-LT"/>
              </w:rPr>
              <w:t xml:space="preserve"> </w:t>
            </w:r>
            <w:r>
              <w:rPr>
                <w:sz w:val="24"/>
                <w:szCs w:val="24"/>
                <w:lang w:val="lt-LT"/>
              </w:rPr>
              <w:t>Pašešupio</w:t>
            </w:r>
            <w:r w:rsidRPr="00485DF4">
              <w:rPr>
                <w:sz w:val="24"/>
                <w:szCs w:val="24"/>
                <w:lang w:val="lt-LT"/>
              </w:rPr>
              <w:t xml:space="preserve"> g. (KV</w:t>
            </w:r>
            <w:r>
              <w:rPr>
                <w:sz w:val="24"/>
                <w:szCs w:val="24"/>
                <w:lang w:val="lt-LT"/>
              </w:rPr>
              <w:t>8036</w:t>
            </w:r>
            <w:r w:rsidRPr="00485DF4">
              <w:rPr>
                <w:sz w:val="24"/>
                <w:szCs w:val="24"/>
                <w:lang w:val="lt-LT"/>
              </w:rPr>
              <w:t xml:space="preserve">) </w:t>
            </w:r>
          </w:p>
        </w:tc>
        <w:tc>
          <w:tcPr>
            <w:tcW w:w="992" w:type="dxa"/>
          </w:tcPr>
          <w:p w14:paraId="5FBA8CA2" w14:textId="77777777" w:rsidR="00285CD3" w:rsidRPr="00052CE2" w:rsidRDefault="00285CD3" w:rsidP="00285CD3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0,20</w:t>
            </w:r>
          </w:p>
        </w:tc>
        <w:tc>
          <w:tcPr>
            <w:tcW w:w="1559" w:type="dxa"/>
          </w:tcPr>
          <w:p w14:paraId="0CF3E3BC" w14:textId="77777777" w:rsidR="00285CD3" w:rsidRPr="00056435" w:rsidRDefault="00285CD3" w:rsidP="00285CD3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 w:rsidRPr="00056435">
              <w:rPr>
                <w:lang w:val="lt-LT"/>
              </w:rPr>
              <w:t>4</w:t>
            </w:r>
          </w:p>
          <w:p w14:paraId="12B21139" w14:textId="1DE24814" w:rsidR="00285CD3" w:rsidRPr="00DD4E2F" w:rsidRDefault="00285CD3" w:rsidP="00285CD3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 w:rsidRPr="00DD4E2F">
              <w:rPr>
                <w:b/>
                <w:bCs/>
                <w:lang w:val="lt-LT"/>
              </w:rPr>
              <w:t>5</w:t>
            </w:r>
          </w:p>
        </w:tc>
      </w:tr>
      <w:tr w:rsidR="00285CD3" w:rsidRPr="00AA4ECD" w14:paraId="093C03A3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1B8AC12C" w14:textId="77777777" w:rsidR="00285CD3" w:rsidRDefault="00285CD3" w:rsidP="00285CD3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B0194F">
              <w:rPr>
                <w:strike/>
                <w:sz w:val="24"/>
                <w:szCs w:val="24"/>
                <w:lang w:val="lt-LT"/>
              </w:rPr>
              <w:t>5.</w:t>
            </w:r>
          </w:p>
          <w:p w14:paraId="6F8EF6E3" w14:textId="61AADAC2" w:rsidR="00285CD3" w:rsidRPr="00B0194F" w:rsidRDefault="00285CD3" w:rsidP="00285CD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0194F">
              <w:rPr>
                <w:b/>
                <w:bCs/>
                <w:sz w:val="24"/>
                <w:szCs w:val="24"/>
                <w:lang w:val="lt-LT"/>
              </w:rPr>
              <w:t>6.</w:t>
            </w:r>
          </w:p>
        </w:tc>
        <w:tc>
          <w:tcPr>
            <w:tcW w:w="6521" w:type="dxa"/>
          </w:tcPr>
          <w:p w14:paraId="5AA24A9D" w14:textId="77777777" w:rsidR="00285CD3" w:rsidRPr="00AA4ECD" w:rsidRDefault="00285CD3" w:rsidP="00285CD3">
            <w:pPr>
              <w:pStyle w:val="Antrats"/>
              <w:spacing w:line="360" w:lineRule="auto"/>
              <w:rPr>
                <w:lang w:val="lt-LT"/>
              </w:rPr>
            </w:pPr>
            <w:r>
              <w:rPr>
                <w:lang w:val="lt-LT"/>
              </w:rPr>
              <w:t>Liubavo sen. Liubavo k. Vingio g. (KV7101)</w:t>
            </w:r>
          </w:p>
        </w:tc>
        <w:tc>
          <w:tcPr>
            <w:tcW w:w="992" w:type="dxa"/>
          </w:tcPr>
          <w:p w14:paraId="1F155575" w14:textId="77777777" w:rsidR="00285CD3" w:rsidRPr="00AA4ECD" w:rsidRDefault="00285CD3" w:rsidP="00285CD3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0,74</w:t>
            </w:r>
          </w:p>
        </w:tc>
        <w:tc>
          <w:tcPr>
            <w:tcW w:w="1559" w:type="dxa"/>
          </w:tcPr>
          <w:p w14:paraId="107C3CFA" w14:textId="77777777" w:rsidR="00285CD3" w:rsidRPr="00AA4ECD" w:rsidRDefault="00285CD3" w:rsidP="00285CD3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</w:tr>
      <w:tr w:rsidR="00285CD3" w:rsidRPr="00AA4ECD" w14:paraId="7D814EB5" w14:textId="77777777" w:rsidTr="00592F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4BA474D2" w14:textId="77777777" w:rsidR="00285CD3" w:rsidRDefault="00285CD3" w:rsidP="00285CD3">
            <w:pPr>
              <w:spacing w:line="360" w:lineRule="auto"/>
              <w:jc w:val="center"/>
              <w:rPr>
                <w:strike/>
                <w:sz w:val="24"/>
                <w:szCs w:val="24"/>
                <w:lang w:val="lt-LT"/>
              </w:rPr>
            </w:pPr>
            <w:r w:rsidRPr="00B0194F">
              <w:rPr>
                <w:strike/>
                <w:sz w:val="24"/>
                <w:szCs w:val="24"/>
                <w:lang w:val="lt-LT"/>
              </w:rPr>
              <w:t>6.</w:t>
            </w:r>
          </w:p>
          <w:p w14:paraId="5E643C42" w14:textId="6B1CFF00" w:rsidR="00285CD3" w:rsidRPr="00B0194F" w:rsidRDefault="00285CD3" w:rsidP="00285CD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0194F">
              <w:rPr>
                <w:b/>
                <w:bCs/>
                <w:sz w:val="24"/>
                <w:szCs w:val="24"/>
                <w:lang w:val="lt-LT"/>
              </w:rPr>
              <w:t>7.</w:t>
            </w:r>
          </w:p>
        </w:tc>
        <w:tc>
          <w:tcPr>
            <w:tcW w:w="6521" w:type="dxa"/>
          </w:tcPr>
          <w:p w14:paraId="4668AB15" w14:textId="77777777" w:rsidR="00285CD3" w:rsidRDefault="00285CD3" w:rsidP="00285CD3">
            <w:pPr>
              <w:pStyle w:val="Antrats"/>
              <w:spacing w:line="360" w:lineRule="auto"/>
              <w:rPr>
                <w:lang w:val="lt-LT"/>
              </w:rPr>
            </w:pPr>
            <w:r>
              <w:rPr>
                <w:lang w:val="lt-LT"/>
              </w:rPr>
              <w:t>Sangrūdos sen. Ramybės g. (KV7302)</w:t>
            </w:r>
          </w:p>
        </w:tc>
        <w:tc>
          <w:tcPr>
            <w:tcW w:w="992" w:type="dxa"/>
          </w:tcPr>
          <w:p w14:paraId="38782F2D" w14:textId="77777777" w:rsidR="00285CD3" w:rsidRDefault="00285CD3" w:rsidP="00285CD3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0,23</w:t>
            </w:r>
          </w:p>
        </w:tc>
        <w:tc>
          <w:tcPr>
            <w:tcW w:w="1559" w:type="dxa"/>
          </w:tcPr>
          <w:p w14:paraId="75B6B66C" w14:textId="30A8DB48" w:rsidR="00285CD3" w:rsidRDefault="00A46B8A" w:rsidP="00285CD3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 xml:space="preserve">  </w:t>
            </w:r>
            <w:r w:rsidR="00285CD3">
              <w:rPr>
                <w:lang w:val="lt-LT"/>
              </w:rPr>
              <w:t>1</w:t>
            </w:r>
            <w:r w:rsidR="00677E20">
              <w:rPr>
                <w:lang w:val="lt-LT"/>
              </w:rPr>
              <w:t>“</w:t>
            </w:r>
          </w:p>
        </w:tc>
      </w:tr>
    </w:tbl>
    <w:p w14:paraId="53FA3AF6" w14:textId="77777777" w:rsidR="00B30B31" w:rsidRDefault="00B30B31" w:rsidP="00B30B31">
      <w:pPr>
        <w:spacing w:line="276" w:lineRule="auto"/>
        <w:jc w:val="both"/>
        <w:rPr>
          <w:sz w:val="24"/>
          <w:szCs w:val="24"/>
          <w:lang w:val="lt-LT"/>
        </w:rPr>
      </w:pPr>
    </w:p>
    <w:p w14:paraId="7201FF38" w14:textId="77777777" w:rsidR="0081147F" w:rsidRDefault="0081147F" w:rsidP="00B30B31">
      <w:pPr>
        <w:spacing w:line="276" w:lineRule="auto"/>
        <w:jc w:val="both"/>
        <w:rPr>
          <w:sz w:val="24"/>
          <w:szCs w:val="24"/>
          <w:lang w:val="lt-LT"/>
        </w:rPr>
      </w:pPr>
    </w:p>
    <w:p w14:paraId="06637B9F" w14:textId="3C7E0CCB" w:rsidR="0081147F" w:rsidRPr="0081147F" w:rsidRDefault="0081147F" w:rsidP="0081147F">
      <w:pPr>
        <w:rPr>
          <w:sz w:val="24"/>
          <w:szCs w:val="24"/>
          <w:lang w:val="lt-LT"/>
        </w:rPr>
      </w:pPr>
      <w:r w:rsidRPr="0081147F">
        <w:rPr>
          <w:sz w:val="24"/>
          <w:szCs w:val="24"/>
          <w:lang w:val="lt-LT"/>
        </w:rPr>
        <w:t xml:space="preserve">Meras                                                                                                                  </w:t>
      </w:r>
      <w:r>
        <w:rPr>
          <w:sz w:val="24"/>
          <w:szCs w:val="24"/>
          <w:lang w:val="lt-LT"/>
        </w:rPr>
        <w:t xml:space="preserve">  </w:t>
      </w:r>
      <w:r w:rsidRPr="0081147F">
        <w:rPr>
          <w:sz w:val="24"/>
          <w:szCs w:val="24"/>
          <w:lang w:val="lt-LT"/>
        </w:rPr>
        <w:t>Nerijus Šidlauskas</w:t>
      </w:r>
    </w:p>
    <w:p w14:paraId="0DF1B2DE" w14:textId="318A3843" w:rsidR="008263A9" w:rsidRPr="00851D59" w:rsidRDefault="00D931D1" w:rsidP="0081147F">
      <w:pPr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                               </w:t>
      </w:r>
    </w:p>
    <w:p w14:paraId="1669C4E6" w14:textId="77777777" w:rsidR="00500622" w:rsidRDefault="00500622" w:rsidP="00500622">
      <w:pPr>
        <w:tabs>
          <w:tab w:val="left" w:pos="709"/>
        </w:tabs>
        <w:spacing w:line="120" w:lineRule="auto"/>
        <w:jc w:val="center"/>
        <w:rPr>
          <w:sz w:val="24"/>
          <w:szCs w:val="24"/>
          <w:lang w:val="lt-LT"/>
        </w:rPr>
      </w:pPr>
    </w:p>
    <w:p w14:paraId="58FF6913" w14:textId="77777777" w:rsidR="00576974" w:rsidRDefault="00576974" w:rsidP="00500622">
      <w:pPr>
        <w:tabs>
          <w:tab w:val="left" w:pos="709"/>
        </w:tabs>
        <w:spacing w:line="120" w:lineRule="auto"/>
        <w:jc w:val="center"/>
        <w:rPr>
          <w:sz w:val="24"/>
          <w:szCs w:val="24"/>
          <w:lang w:val="lt-LT"/>
        </w:rPr>
      </w:pPr>
    </w:p>
    <w:p w14:paraId="10F1F0AD" w14:textId="77777777" w:rsidR="00576974" w:rsidRDefault="00576974" w:rsidP="00500622">
      <w:pPr>
        <w:tabs>
          <w:tab w:val="left" w:pos="709"/>
        </w:tabs>
        <w:spacing w:line="120" w:lineRule="auto"/>
        <w:jc w:val="center"/>
        <w:rPr>
          <w:sz w:val="24"/>
          <w:szCs w:val="24"/>
          <w:lang w:val="lt-LT"/>
        </w:rPr>
      </w:pPr>
    </w:p>
    <w:p w14:paraId="2FB65572" w14:textId="77777777" w:rsidR="00576974" w:rsidRDefault="00576974" w:rsidP="00500622">
      <w:pPr>
        <w:tabs>
          <w:tab w:val="left" w:pos="709"/>
        </w:tabs>
        <w:spacing w:line="120" w:lineRule="auto"/>
        <w:jc w:val="center"/>
        <w:rPr>
          <w:sz w:val="24"/>
          <w:szCs w:val="24"/>
          <w:lang w:val="lt-LT"/>
        </w:rPr>
      </w:pPr>
    </w:p>
    <w:p w14:paraId="64545F8B" w14:textId="77777777" w:rsidR="00576974" w:rsidRPr="00851D59" w:rsidRDefault="00576974" w:rsidP="00500622">
      <w:pPr>
        <w:tabs>
          <w:tab w:val="left" w:pos="709"/>
        </w:tabs>
        <w:spacing w:line="120" w:lineRule="auto"/>
        <w:jc w:val="center"/>
        <w:rPr>
          <w:sz w:val="24"/>
          <w:szCs w:val="24"/>
          <w:lang w:val="lt-LT"/>
        </w:rPr>
      </w:pPr>
    </w:p>
    <w:p w14:paraId="72B37030" w14:textId="77777777" w:rsidR="00500622" w:rsidRPr="00851D59" w:rsidRDefault="00500622" w:rsidP="00500622">
      <w:pPr>
        <w:rPr>
          <w:sz w:val="24"/>
          <w:szCs w:val="24"/>
          <w:lang w:val="lt-LT"/>
        </w:rPr>
      </w:pPr>
    </w:p>
    <w:p w14:paraId="7A69E463" w14:textId="77777777" w:rsidR="0081147F" w:rsidRPr="0081147F" w:rsidRDefault="0081147F" w:rsidP="0081147F">
      <w:pPr>
        <w:jc w:val="both"/>
        <w:rPr>
          <w:sz w:val="24"/>
          <w:szCs w:val="24"/>
          <w:lang w:val="lt-LT"/>
        </w:rPr>
      </w:pPr>
      <w:r w:rsidRPr="0081147F">
        <w:rPr>
          <w:sz w:val="24"/>
          <w:szCs w:val="24"/>
          <w:lang w:val="lt-LT"/>
        </w:rPr>
        <w:t>Parengė</w:t>
      </w:r>
    </w:p>
    <w:p w14:paraId="4B6B97CF" w14:textId="77777777" w:rsidR="0081147F" w:rsidRPr="0081147F" w:rsidRDefault="0081147F" w:rsidP="0081147F">
      <w:pPr>
        <w:jc w:val="both"/>
        <w:rPr>
          <w:sz w:val="24"/>
          <w:szCs w:val="24"/>
          <w:lang w:val="lt-LT"/>
        </w:rPr>
      </w:pPr>
      <w:r w:rsidRPr="0081147F">
        <w:rPr>
          <w:sz w:val="24"/>
          <w:szCs w:val="24"/>
          <w:lang w:val="lt-LT"/>
        </w:rPr>
        <w:t>Ūkio skyriaus vyriausioji specialistė</w:t>
      </w:r>
    </w:p>
    <w:p w14:paraId="79ABC520" w14:textId="77777777" w:rsidR="0081147F" w:rsidRPr="0081147F" w:rsidRDefault="0081147F" w:rsidP="0081147F">
      <w:pPr>
        <w:jc w:val="both"/>
        <w:rPr>
          <w:sz w:val="24"/>
          <w:szCs w:val="24"/>
          <w:lang w:val="lt-LT"/>
        </w:rPr>
      </w:pPr>
      <w:r w:rsidRPr="0081147F">
        <w:rPr>
          <w:sz w:val="24"/>
          <w:szCs w:val="24"/>
          <w:lang w:val="lt-LT"/>
        </w:rPr>
        <w:t>Rita Bučionienė</w:t>
      </w:r>
    </w:p>
    <w:p w14:paraId="71282D9E" w14:textId="4DB6502A" w:rsidR="00500622" w:rsidRPr="00851D59" w:rsidRDefault="0081147F" w:rsidP="0081147F">
      <w:pPr>
        <w:jc w:val="both"/>
        <w:rPr>
          <w:sz w:val="24"/>
          <w:szCs w:val="24"/>
          <w:lang w:val="lt-LT"/>
        </w:rPr>
      </w:pPr>
      <w:r w:rsidRPr="0081147F">
        <w:rPr>
          <w:sz w:val="24"/>
          <w:szCs w:val="24"/>
          <w:lang w:val="lt-LT"/>
        </w:rPr>
        <w:t>2026-04-09</w:t>
      </w:r>
    </w:p>
    <w:sectPr w:rsidR="00500622" w:rsidRPr="00851D59" w:rsidSect="004C37FE">
      <w:headerReference w:type="first" r:id="rId8"/>
      <w:footerReference w:type="first" r:id="rId9"/>
      <w:type w:val="continuous"/>
      <w:pgSz w:w="11906" w:h="16838" w:code="9"/>
      <w:pgMar w:top="993" w:right="567" w:bottom="1134" w:left="1701" w:header="624" w:footer="624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F2234" w14:textId="77777777" w:rsidR="00341A2A" w:rsidRDefault="00341A2A">
      <w:r>
        <w:separator/>
      </w:r>
    </w:p>
  </w:endnote>
  <w:endnote w:type="continuationSeparator" w:id="0">
    <w:p w14:paraId="4F8A6827" w14:textId="77777777" w:rsidR="00341A2A" w:rsidRDefault="0034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584B" w14:textId="77777777" w:rsidR="003E42BB" w:rsidRDefault="003E42BB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85DDB" w14:textId="77777777" w:rsidR="00341A2A" w:rsidRDefault="00341A2A">
      <w:r>
        <w:separator/>
      </w:r>
    </w:p>
  </w:footnote>
  <w:footnote w:type="continuationSeparator" w:id="0">
    <w:p w14:paraId="7177DE56" w14:textId="77777777" w:rsidR="00341A2A" w:rsidRDefault="00341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49B1" w14:textId="77777777" w:rsidR="003E42BB" w:rsidRDefault="003E42B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015434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6386F"/>
    <w:multiLevelType w:val="multilevel"/>
    <w:tmpl w:val="65E8CFB0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80"/>
        </w:tabs>
        <w:ind w:left="25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50"/>
        </w:tabs>
        <w:ind w:left="315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50"/>
        </w:tabs>
        <w:ind w:left="46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80"/>
        </w:tabs>
        <w:ind w:left="55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150"/>
        </w:tabs>
        <w:ind w:left="6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080"/>
        </w:tabs>
        <w:ind w:left="7080" w:hanging="1800"/>
      </w:pPr>
      <w:rPr>
        <w:rFonts w:cs="Times New Roman" w:hint="default"/>
      </w:rPr>
    </w:lvl>
  </w:abstractNum>
  <w:num w:numId="1" w16cid:durableId="2041666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588"/>
    <w:rsid w:val="00000531"/>
    <w:rsid w:val="000005A1"/>
    <w:rsid w:val="000069A0"/>
    <w:rsid w:val="00011D60"/>
    <w:rsid w:val="00013CFC"/>
    <w:rsid w:val="00015434"/>
    <w:rsid w:val="00016093"/>
    <w:rsid w:val="00017E77"/>
    <w:rsid w:val="00020403"/>
    <w:rsid w:val="0002083F"/>
    <w:rsid w:val="000217C2"/>
    <w:rsid w:val="0002443E"/>
    <w:rsid w:val="00026E5A"/>
    <w:rsid w:val="00027932"/>
    <w:rsid w:val="00030938"/>
    <w:rsid w:val="000312CE"/>
    <w:rsid w:val="0003152F"/>
    <w:rsid w:val="00034A26"/>
    <w:rsid w:val="00040389"/>
    <w:rsid w:val="00043099"/>
    <w:rsid w:val="00043E40"/>
    <w:rsid w:val="00044FC6"/>
    <w:rsid w:val="00045405"/>
    <w:rsid w:val="00047D04"/>
    <w:rsid w:val="00050115"/>
    <w:rsid w:val="000533B3"/>
    <w:rsid w:val="00055229"/>
    <w:rsid w:val="00056435"/>
    <w:rsid w:val="00060D3B"/>
    <w:rsid w:val="000628F3"/>
    <w:rsid w:val="00067519"/>
    <w:rsid w:val="000741F1"/>
    <w:rsid w:val="00077B07"/>
    <w:rsid w:val="00082DAD"/>
    <w:rsid w:val="00086BB8"/>
    <w:rsid w:val="00087C13"/>
    <w:rsid w:val="0009044B"/>
    <w:rsid w:val="00091464"/>
    <w:rsid w:val="000955F7"/>
    <w:rsid w:val="00096E13"/>
    <w:rsid w:val="000A5014"/>
    <w:rsid w:val="000A67A1"/>
    <w:rsid w:val="000A7C33"/>
    <w:rsid w:val="000B32CA"/>
    <w:rsid w:val="000C107D"/>
    <w:rsid w:val="000C3BCF"/>
    <w:rsid w:val="000C4DC5"/>
    <w:rsid w:val="000E55C6"/>
    <w:rsid w:val="000F27C7"/>
    <w:rsid w:val="000F639F"/>
    <w:rsid w:val="000F6B38"/>
    <w:rsid w:val="00101EA4"/>
    <w:rsid w:val="001023C8"/>
    <w:rsid w:val="00106E65"/>
    <w:rsid w:val="001071FF"/>
    <w:rsid w:val="00110C44"/>
    <w:rsid w:val="00111474"/>
    <w:rsid w:val="00111927"/>
    <w:rsid w:val="00111969"/>
    <w:rsid w:val="00114961"/>
    <w:rsid w:val="0012374D"/>
    <w:rsid w:val="00124688"/>
    <w:rsid w:val="00127049"/>
    <w:rsid w:val="00127E67"/>
    <w:rsid w:val="0013298F"/>
    <w:rsid w:val="001403BE"/>
    <w:rsid w:val="0014109B"/>
    <w:rsid w:val="001425C7"/>
    <w:rsid w:val="00145640"/>
    <w:rsid w:val="00145B0A"/>
    <w:rsid w:val="001505D7"/>
    <w:rsid w:val="00150A34"/>
    <w:rsid w:val="001605DD"/>
    <w:rsid w:val="00160AD4"/>
    <w:rsid w:val="00164DD2"/>
    <w:rsid w:val="00171936"/>
    <w:rsid w:val="00171EA4"/>
    <w:rsid w:val="00171F66"/>
    <w:rsid w:val="00173A7F"/>
    <w:rsid w:val="00175089"/>
    <w:rsid w:val="00181951"/>
    <w:rsid w:val="00183132"/>
    <w:rsid w:val="00186CE9"/>
    <w:rsid w:val="00192CBB"/>
    <w:rsid w:val="00196511"/>
    <w:rsid w:val="00196901"/>
    <w:rsid w:val="0019793B"/>
    <w:rsid w:val="001B2708"/>
    <w:rsid w:val="001B4C24"/>
    <w:rsid w:val="001B546C"/>
    <w:rsid w:val="001C057D"/>
    <w:rsid w:val="001C2BCB"/>
    <w:rsid w:val="001C30BF"/>
    <w:rsid w:val="001C5A2D"/>
    <w:rsid w:val="001C79FA"/>
    <w:rsid w:val="001D00C9"/>
    <w:rsid w:val="001D082D"/>
    <w:rsid w:val="001D1BE7"/>
    <w:rsid w:val="001D5581"/>
    <w:rsid w:val="001E2050"/>
    <w:rsid w:val="001E21C7"/>
    <w:rsid w:val="001F380F"/>
    <w:rsid w:val="001F3DF3"/>
    <w:rsid w:val="001F5B4D"/>
    <w:rsid w:val="001F74DC"/>
    <w:rsid w:val="00201DD7"/>
    <w:rsid w:val="002020D8"/>
    <w:rsid w:val="002039A4"/>
    <w:rsid w:val="002161F2"/>
    <w:rsid w:val="002203D3"/>
    <w:rsid w:val="00223A66"/>
    <w:rsid w:val="0023429E"/>
    <w:rsid w:val="0023432D"/>
    <w:rsid w:val="00236671"/>
    <w:rsid w:val="0024043A"/>
    <w:rsid w:val="00242365"/>
    <w:rsid w:val="00244D33"/>
    <w:rsid w:val="00260794"/>
    <w:rsid w:val="002617C7"/>
    <w:rsid w:val="00261954"/>
    <w:rsid w:val="00264F71"/>
    <w:rsid w:val="00265DC1"/>
    <w:rsid w:val="00266FD6"/>
    <w:rsid w:val="00274A4C"/>
    <w:rsid w:val="00277FB8"/>
    <w:rsid w:val="00283E69"/>
    <w:rsid w:val="002846AB"/>
    <w:rsid w:val="00284FAA"/>
    <w:rsid w:val="00285CD3"/>
    <w:rsid w:val="00285E17"/>
    <w:rsid w:val="00287C05"/>
    <w:rsid w:val="00294C22"/>
    <w:rsid w:val="00296570"/>
    <w:rsid w:val="00297EBD"/>
    <w:rsid w:val="002A0E52"/>
    <w:rsid w:val="002B19A1"/>
    <w:rsid w:val="002B4EB2"/>
    <w:rsid w:val="002C023B"/>
    <w:rsid w:val="002C04F1"/>
    <w:rsid w:val="002C0F5B"/>
    <w:rsid w:val="002E1897"/>
    <w:rsid w:val="002E3397"/>
    <w:rsid w:val="002E432B"/>
    <w:rsid w:val="002E781F"/>
    <w:rsid w:val="002F0DA7"/>
    <w:rsid w:val="00301C5A"/>
    <w:rsid w:val="00302DD0"/>
    <w:rsid w:val="0030430D"/>
    <w:rsid w:val="00307ECB"/>
    <w:rsid w:val="003128C1"/>
    <w:rsid w:val="00314D9D"/>
    <w:rsid w:val="00321249"/>
    <w:rsid w:val="0033493D"/>
    <w:rsid w:val="00334AA6"/>
    <w:rsid w:val="00335197"/>
    <w:rsid w:val="00341A2A"/>
    <w:rsid w:val="00344575"/>
    <w:rsid w:val="003451A7"/>
    <w:rsid w:val="003507F3"/>
    <w:rsid w:val="00357F5B"/>
    <w:rsid w:val="00362897"/>
    <w:rsid w:val="00365CDD"/>
    <w:rsid w:val="00366739"/>
    <w:rsid w:val="0037053E"/>
    <w:rsid w:val="003727AF"/>
    <w:rsid w:val="003806F7"/>
    <w:rsid w:val="00380A68"/>
    <w:rsid w:val="00381545"/>
    <w:rsid w:val="00381AFF"/>
    <w:rsid w:val="003912AF"/>
    <w:rsid w:val="003A1647"/>
    <w:rsid w:val="003A4294"/>
    <w:rsid w:val="003A651D"/>
    <w:rsid w:val="003B3F25"/>
    <w:rsid w:val="003B517F"/>
    <w:rsid w:val="003B5583"/>
    <w:rsid w:val="003B575B"/>
    <w:rsid w:val="003B6442"/>
    <w:rsid w:val="003B796F"/>
    <w:rsid w:val="003C68A3"/>
    <w:rsid w:val="003C780F"/>
    <w:rsid w:val="003D0DF8"/>
    <w:rsid w:val="003D27C7"/>
    <w:rsid w:val="003D32D0"/>
    <w:rsid w:val="003D50A7"/>
    <w:rsid w:val="003D5B76"/>
    <w:rsid w:val="003D6BAD"/>
    <w:rsid w:val="003E06F3"/>
    <w:rsid w:val="003E0F7B"/>
    <w:rsid w:val="003E42BB"/>
    <w:rsid w:val="003E5296"/>
    <w:rsid w:val="003E5643"/>
    <w:rsid w:val="003E70C6"/>
    <w:rsid w:val="003F0A9B"/>
    <w:rsid w:val="003F0CA0"/>
    <w:rsid w:val="003F420C"/>
    <w:rsid w:val="00403BB1"/>
    <w:rsid w:val="004065DA"/>
    <w:rsid w:val="00422B7C"/>
    <w:rsid w:val="00424945"/>
    <w:rsid w:val="004265CE"/>
    <w:rsid w:val="00447AB8"/>
    <w:rsid w:val="00447B5E"/>
    <w:rsid w:val="00451F49"/>
    <w:rsid w:val="004531B2"/>
    <w:rsid w:val="0045524A"/>
    <w:rsid w:val="004671EA"/>
    <w:rsid w:val="00467DA1"/>
    <w:rsid w:val="00474185"/>
    <w:rsid w:val="00476039"/>
    <w:rsid w:val="00480107"/>
    <w:rsid w:val="00486171"/>
    <w:rsid w:val="004932D9"/>
    <w:rsid w:val="00497B01"/>
    <w:rsid w:val="004A4933"/>
    <w:rsid w:val="004A502F"/>
    <w:rsid w:val="004A53FF"/>
    <w:rsid w:val="004A65AD"/>
    <w:rsid w:val="004B2C9D"/>
    <w:rsid w:val="004B5DA2"/>
    <w:rsid w:val="004B65FF"/>
    <w:rsid w:val="004B6B06"/>
    <w:rsid w:val="004C079B"/>
    <w:rsid w:val="004C0AD1"/>
    <w:rsid w:val="004C34B8"/>
    <w:rsid w:val="004C37FE"/>
    <w:rsid w:val="004C5AEC"/>
    <w:rsid w:val="004C5BCE"/>
    <w:rsid w:val="004D234B"/>
    <w:rsid w:val="004D326F"/>
    <w:rsid w:val="004D6453"/>
    <w:rsid w:val="004E195F"/>
    <w:rsid w:val="004E3EC4"/>
    <w:rsid w:val="004E58D7"/>
    <w:rsid w:val="004E68E3"/>
    <w:rsid w:val="004E6E86"/>
    <w:rsid w:val="004F2034"/>
    <w:rsid w:val="004F3575"/>
    <w:rsid w:val="004F5F89"/>
    <w:rsid w:val="004F78A2"/>
    <w:rsid w:val="00500622"/>
    <w:rsid w:val="00506CE0"/>
    <w:rsid w:val="00511FD1"/>
    <w:rsid w:val="00514FBA"/>
    <w:rsid w:val="00516071"/>
    <w:rsid w:val="0052192F"/>
    <w:rsid w:val="00522FE8"/>
    <w:rsid w:val="0052372C"/>
    <w:rsid w:val="00527AE2"/>
    <w:rsid w:val="00537A5F"/>
    <w:rsid w:val="00550E05"/>
    <w:rsid w:val="005521B4"/>
    <w:rsid w:val="005602EB"/>
    <w:rsid w:val="00561F5E"/>
    <w:rsid w:val="00565B52"/>
    <w:rsid w:val="00576974"/>
    <w:rsid w:val="0058113D"/>
    <w:rsid w:val="0058396A"/>
    <w:rsid w:val="005849CC"/>
    <w:rsid w:val="00590EFA"/>
    <w:rsid w:val="0059188F"/>
    <w:rsid w:val="00595AC9"/>
    <w:rsid w:val="005962D4"/>
    <w:rsid w:val="00597A2B"/>
    <w:rsid w:val="00597FA2"/>
    <w:rsid w:val="005A064B"/>
    <w:rsid w:val="005A4F9B"/>
    <w:rsid w:val="005A5EE8"/>
    <w:rsid w:val="005A661E"/>
    <w:rsid w:val="005B3C5C"/>
    <w:rsid w:val="005B5005"/>
    <w:rsid w:val="005C0893"/>
    <w:rsid w:val="005C08F0"/>
    <w:rsid w:val="005C17EB"/>
    <w:rsid w:val="005C3FE3"/>
    <w:rsid w:val="005C40DB"/>
    <w:rsid w:val="005D19AD"/>
    <w:rsid w:val="005D386D"/>
    <w:rsid w:val="005D4344"/>
    <w:rsid w:val="005D6C46"/>
    <w:rsid w:val="005E3D1E"/>
    <w:rsid w:val="005E6A9C"/>
    <w:rsid w:val="005F09ED"/>
    <w:rsid w:val="005F153F"/>
    <w:rsid w:val="005F1E5B"/>
    <w:rsid w:val="005F26F3"/>
    <w:rsid w:val="005F2904"/>
    <w:rsid w:val="005F3FB3"/>
    <w:rsid w:val="005F54A6"/>
    <w:rsid w:val="005F5A36"/>
    <w:rsid w:val="005F7ADE"/>
    <w:rsid w:val="00600C93"/>
    <w:rsid w:val="00601E7F"/>
    <w:rsid w:val="00602791"/>
    <w:rsid w:val="0060615B"/>
    <w:rsid w:val="00613C09"/>
    <w:rsid w:val="00616B40"/>
    <w:rsid w:val="006247DB"/>
    <w:rsid w:val="00625255"/>
    <w:rsid w:val="00625690"/>
    <w:rsid w:val="00627C41"/>
    <w:rsid w:val="0063482E"/>
    <w:rsid w:val="00635DD3"/>
    <w:rsid w:val="00644412"/>
    <w:rsid w:val="0064559D"/>
    <w:rsid w:val="006470AE"/>
    <w:rsid w:val="00647CBA"/>
    <w:rsid w:val="00650A23"/>
    <w:rsid w:val="00651D9A"/>
    <w:rsid w:val="006522F2"/>
    <w:rsid w:val="006557B0"/>
    <w:rsid w:val="006570CE"/>
    <w:rsid w:val="00657563"/>
    <w:rsid w:val="00661DAA"/>
    <w:rsid w:val="0066300B"/>
    <w:rsid w:val="00664E34"/>
    <w:rsid w:val="00666CB0"/>
    <w:rsid w:val="00677E20"/>
    <w:rsid w:val="006821C0"/>
    <w:rsid w:val="0068731E"/>
    <w:rsid w:val="0069106A"/>
    <w:rsid w:val="0069292C"/>
    <w:rsid w:val="00692CD7"/>
    <w:rsid w:val="00692F5C"/>
    <w:rsid w:val="00693529"/>
    <w:rsid w:val="00693535"/>
    <w:rsid w:val="006A2BC8"/>
    <w:rsid w:val="006A3C9D"/>
    <w:rsid w:val="006A438F"/>
    <w:rsid w:val="006A4FA6"/>
    <w:rsid w:val="006A5A79"/>
    <w:rsid w:val="006B0196"/>
    <w:rsid w:val="006B0FA5"/>
    <w:rsid w:val="006C12E3"/>
    <w:rsid w:val="006C5604"/>
    <w:rsid w:val="006C6001"/>
    <w:rsid w:val="006D17FC"/>
    <w:rsid w:val="006E2BFC"/>
    <w:rsid w:val="006E3FB9"/>
    <w:rsid w:val="006E48A5"/>
    <w:rsid w:val="006E5EE0"/>
    <w:rsid w:val="006F0FC1"/>
    <w:rsid w:val="006F6484"/>
    <w:rsid w:val="007076A1"/>
    <w:rsid w:val="00716A89"/>
    <w:rsid w:val="00722D7C"/>
    <w:rsid w:val="007240B1"/>
    <w:rsid w:val="00733B60"/>
    <w:rsid w:val="00734F33"/>
    <w:rsid w:val="007356EB"/>
    <w:rsid w:val="00736E91"/>
    <w:rsid w:val="00744B6C"/>
    <w:rsid w:val="00746FDC"/>
    <w:rsid w:val="007478EF"/>
    <w:rsid w:val="0075111F"/>
    <w:rsid w:val="00751B78"/>
    <w:rsid w:val="00753306"/>
    <w:rsid w:val="0075483B"/>
    <w:rsid w:val="0075674F"/>
    <w:rsid w:val="00762F26"/>
    <w:rsid w:val="00764B93"/>
    <w:rsid w:val="00767A7A"/>
    <w:rsid w:val="00771C76"/>
    <w:rsid w:val="007722E1"/>
    <w:rsid w:val="00775B60"/>
    <w:rsid w:val="007769E4"/>
    <w:rsid w:val="00780D19"/>
    <w:rsid w:val="0078236F"/>
    <w:rsid w:val="0078240A"/>
    <w:rsid w:val="0078251D"/>
    <w:rsid w:val="00787BF5"/>
    <w:rsid w:val="00792164"/>
    <w:rsid w:val="007A33A0"/>
    <w:rsid w:val="007A343B"/>
    <w:rsid w:val="007A7A4C"/>
    <w:rsid w:val="007B08CF"/>
    <w:rsid w:val="007B5E24"/>
    <w:rsid w:val="007B619D"/>
    <w:rsid w:val="007C129D"/>
    <w:rsid w:val="007C74E0"/>
    <w:rsid w:val="007D5060"/>
    <w:rsid w:val="007E24B0"/>
    <w:rsid w:val="007E2CC1"/>
    <w:rsid w:val="007E366D"/>
    <w:rsid w:val="007E59A2"/>
    <w:rsid w:val="007F2B97"/>
    <w:rsid w:val="007F508A"/>
    <w:rsid w:val="007F7F5F"/>
    <w:rsid w:val="00802A46"/>
    <w:rsid w:val="00804215"/>
    <w:rsid w:val="0081057F"/>
    <w:rsid w:val="0081147F"/>
    <w:rsid w:val="00811BDE"/>
    <w:rsid w:val="008258E0"/>
    <w:rsid w:val="00825A15"/>
    <w:rsid w:val="008263A9"/>
    <w:rsid w:val="00830927"/>
    <w:rsid w:val="008323B5"/>
    <w:rsid w:val="00832FB6"/>
    <w:rsid w:val="008371AB"/>
    <w:rsid w:val="00843BD2"/>
    <w:rsid w:val="00851D59"/>
    <w:rsid w:val="00852FB0"/>
    <w:rsid w:val="0085353D"/>
    <w:rsid w:val="00853EDA"/>
    <w:rsid w:val="0085400E"/>
    <w:rsid w:val="00856B0F"/>
    <w:rsid w:val="00860F67"/>
    <w:rsid w:val="00863D41"/>
    <w:rsid w:val="008664BB"/>
    <w:rsid w:val="0087198A"/>
    <w:rsid w:val="00871EEE"/>
    <w:rsid w:val="00873181"/>
    <w:rsid w:val="0087403A"/>
    <w:rsid w:val="0087478E"/>
    <w:rsid w:val="00876636"/>
    <w:rsid w:val="00880C7E"/>
    <w:rsid w:val="00882145"/>
    <w:rsid w:val="00883AB1"/>
    <w:rsid w:val="00884B41"/>
    <w:rsid w:val="00887B75"/>
    <w:rsid w:val="00897C48"/>
    <w:rsid w:val="008A0040"/>
    <w:rsid w:val="008A1814"/>
    <w:rsid w:val="008A402C"/>
    <w:rsid w:val="008A4A26"/>
    <w:rsid w:val="008A7729"/>
    <w:rsid w:val="008B2A53"/>
    <w:rsid w:val="008B3173"/>
    <w:rsid w:val="008B629A"/>
    <w:rsid w:val="008B662D"/>
    <w:rsid w:val="008C04E5"/>
    <w:rsid w:val="008C3E12"/>
    <w:rsid w:val="008C42D0"/>
    <w:rsid w:val="008C56DC"/>
    <w:rsid w:val="008C6209"/>
    <w:rsid w:val="008D17EB"/>
    <w:rsid w:val="008D2252"/>
    <w:rsid w:val="008D5F40"/>
    <w:rsid w:val="008D7AFC"/>
    <w:rsid w:val="008D7BE5"/>
    <w:rsid w:val="008E07F8"/>
    <w:rsid w:val="008E35D5"/>
    <w:rsid w:val="008E5DCF"/>
    <w:rsid w:val="008E65F8"/>
    <w:rsid w:val="008E7911"/>
    <w:rsid w:val="008F2068"/>
    <w:rsid w:val="008F6D11"/>
    <w:rsid w:val="00901123"/>
    <w:rsid w:val="009051E4"/>
    <w:rsid w:val="00913C9B"/>
    <w:rsid w:val="00914D09"/>
    <w:rsid w:val="0092021D"/>
    <w:rsid w:val="00920E9B"/>
    <w:rsid w:val="00925BEA"/>
    <w:rsid w:val="009274AF"/>
    <w:rsid w:val="009338C0"/>
    <w:rsid w:val="00933D3F"/>
    <w:rsid w:val="009370E8"/>
    <w:rsid w:val="009466EF"/>
    <w:rsid w:val="0094729E"/>
    <w:rsid w:val="00947EC2"/>
    <w:rsid w:val="0095322F"/>
    <w:rsid w:val="00953FEF"/>
    <w:rsid w:val="00957B8C"/>
    <w:rsid w:val="00961A39"/>
    <w:rsid w:val="00970654"/>
    <w:rsid w:val="00970BEE"/>
    <w:rsid w:val="00970E38"/>
    <w:rsid w:val="00982BB3"/>
    <w:rsid w:val="0098546D"/>
    <w:rsid w:val="009859E5"/>
    <w:rsid w:val="0098665E"/>
    <w:rsid w:val="00987EEB"/>
    <w:rsid w:val="0099173B"/>
    <w:rsid w:val="00992282"/>
    <w:rsid w:val="00993A46"/>
    <w:rsid w:val="009A1823"/>
    <w:rsid w:val="009A1960"/>
    <w:rsid w:val="009A1EB1"/>
    <w:rsid w:val="009A39F2"/>
    <w:rsid w:val="009B2041"/>
    <w:rsid w:val="009B3FB5"/>
    <w:rsid w:val="009B75AC"/>
    <w:rsid w:val="009C0C28"/>
    <w:rsid w:val="009C5740"/>
    <w:rsid w:val="009C749A"/>
    <w:rsid w:val="009D15E9"/>
    <w:rsid w:val="009D43EE"/>
    <w:rsid w:val="009D6B61"/>
    <w:rsid w:val="009D79DA"/>
    <w:rsid w:val="009E45C5"/>
    <w:rsid w:val="009F0B31"/>
    <w:rsid w:val="009F0CF5"/>
    <w:rsid w:val="009F2CA0"/>
    <w:rsid w:val="00A00B0A"/>
    <w:rsid w:val="00A0205A"/>
    <w:rsid w:val="00A05BA0"/>
    <w:rsid w:val="00A07638"/>
    <w:rsid w:val="00A11EC2"/>
    <w:rsid w:val="00A137D8"/>
    <w:rsid w:val="00A147E3"/>
    <w:rsid w:val="00A152E0"/>
    <w:rsid w:val="00A15E9C"/>
    <w:rsid w:val="00A22596"/>
    <w:rsid w:val="00A2400B"/>
    <w:rsid w:val="00A258C5"/>
    <w:rsid w:val="00A26291"/>
    <w:rsid w:val="00A27F1F"/>
    <w:rsid w:val="00A345D4"/>
    <w:rsid w:val="00A36068"/>
    <w:rsid w:val="00A46B8A"/>
    <w:rsid w:val="00A558A6"/>
    <w:rsid w:val="00A579C2"/>
    <w:rsid w:val="00A6193F"/>
    <w:rsid w:val="00A64DD4"/>
    <w:rsid w:val="00A65511"/>
    <w:rsid w:val="00A663A2"/>
    <w:rsid w:val="00A66E2A"/>
    <w:rsid w:val="00A700CA"/>
    <w:rsid w:val="00A738FA"/>
    <w:rsid w:val="00A76029"/>
    <w:rsid w:val="00A8190D"/>
    <w:rsid w:val="00A81EB9"/>
    <w:rsid w:val="00A8376D"/>
    <w:rsid w:val="00A9215D"/>
    <w:rsid w:val="00A93DBC"/>
    <w:rsid w:val="00A944AD"/>
    <w:rsid w:val="00A94883"/>
    <w:rsid w:val="00AA422D"/>
    <w:rsid w:val="00AA7451"/>
    <w:rsid w:val="00AC0682"/>
    <w:rsid w:val="00AC181E"/>
    <w:rsid w:val="00AC2EE5"/>
    <w:rsid w:val="00AC361D"/>
    <w:rsid w:val="00AD3EB1"/>
    <w:rsid w:val="00AD742B"/>
    <w:rsid w:val="00AD7CE1"/>
    <w:rsid w:val="00AE113D"/>
    <w:rsid w:val="00AE1B75"/>
    <w:rsid w:val="00AE57A9"/>
    <w:rsid w:val="00AF0C13"/>
    <w:rsid w:val="00AF202F"/>
    <w:rsid w:val="00AF4D9F"/>
    <w:rsid w:val="00B00A0B"/>
    <w:rsid w:val="00B0194F"/>
    <w:rsid w:val="00B02F8B"/>
    <w:rsid w:val="00B11415"/>
    <w:rsid w:val="00B12236"/>
    <w:rsid w:val="00B129DA"/>
    <w:rsid w:val="00B14225"/>
    <w:rsid w:val="00B145B2"/>
    <w:rsid w:val="00B15A56"/>
    <w:rsid w:val="00B15CB3"/>
    <w:rsid w:val="00B15EB7"/>
    <w:rsid w:val="00B16416"/>
    <w:rsid w:val="00B239A7"/>
    <w:rsid w:val="00B2471B"/>
    <w:rsid w:val="00B27F3B"/>
    <w:rsid w:val="00B3085C"/>
    <w:rsid w:val="00B30B31"/>
    <w:rsid w:val="00B30CEB"/>
    <w:rsid w:val="00B30E81"/>
    <w:rsid w:val="00B33665"/>
    <w:rsid w:val="00B33EA3"/>
    <w:rsid w:val="00B347EE"/>
    <w:rsid w:val="00B37521"/>
    <w:rsid w:val="00B423DC"/>
    <w:rsid w:val="00B441B7"/>
    <w:rsid w:val="00B44C9B"/>
    <w:rsid w:val="00B47D7F"/>
    <w:rsid w:val="00B54110"/>
    <w:rsid w:val="00B54462"/>
    <w:rsid w:val="00B57715"/>
    <w:rsid w:val="00B639C7"/>
    <w:rsid w:val="00B64515"/>
    <w:rsid w:val="00B65011"/>
    <w:rsid w:val="00B709A1"/>
    <w:rsid w:val="00B70AB4"/>
    <w:rsid w:val="00B719A4"/>
    <w:rsid w:val="00B73D69"/>
    <w:rsid w:val="00B823C9"/>
    <w:rsid w:val="00B827AA"/>
    <w:rsid w:val="00B834AC"/>
    <w:rsid w:val="00B83E96"/>
    <w:rsid w:val="00B849B7"/>
    <w:rsid w:val="00B85BF1"/>
    <w:rsid w:val="00B91CBB"/>
    <w:rsid w:val="00B933DB"/>
    <w:rsid w:val="00BA02AF"/>
    <w:rsid w:val="00BA7E39"/>
    <w:rsid w:val="00BB0E69"/>
    <w:rsid w:val="00BB0F7B"/>
    <w:rsid w:val="00BC40FB"/>
    <w:rsid w:val="00BD2847"/>
    <w:rsid w:val="00BD2F07"/>
    <w:rsid w:val="00BD327D"/>
    <w:rsid w:val="00BD643C"/>
    <w:rsid w:val="00BD6D27"/>
    <w:rsid w:val="00BE4C37"/>
    <w:rsid w:val="00BF10EC"/>
    <w:rsid w:val="00BF4405"/>
    <w:rsid w:val="00C02283"/>
    <w:rsid w:val="00C04759"/>
    <w:rsid w:val="00C05642"/>
    <w:rsid w:val="00C0673C"/>
    <w:rsid w:val="00C072DC"/>
    <w:rsid w:val="00C124AE"/>
    <w:rsid w:val="00C127BC"/>
    <w:rsid w:val="00C1739E"/>
    <w:rsid w:val="00C2085E"/>
    <w:rsid w:val="00C221C0"/>
    <w:rsid w:val="00C37EB4"/>
    <w:rsid w:val="00C42EFF"/>
    <w:rsid w:val="00C433C1"/>
    <w:rsid w:val="00C436CB"/>
    <w:rsid w:val="00C447FC"/>
    <w:rsid w:val="00C44DE5"/>
    <w:rsid w:val="00C469A9"/>
    <w:rsid w:val="00C5034C"/>
    <w:rsid w:val="00C622F2"/>
    <w:rsid w:val="00C64629"/>
    <w:rsid w:val="00C6742F"/>
    <w:rsid w:val="00C75B7E"/>
    <w:rsid w:val="00C767ED"/>
    <w:rsid w:val="00C82EC8"/>
    <w:rsid w:val="00C848AD"/>
    <w:rsid w:val="00C87274"/>
    <w:rsid w:val="00C938B8"/>
    <w:rsid w:val="00C942EF"/>
    <w:rsid w:val="00C95FA1"/>
    <w:rsid w:val="00CA6DE9"/>
    <w:rsid w:val="00CA792A"/>
    <w:rsid w:val="00CB25D0"/>
    <w:rsid w:val="00CB698A"/>
    <w:rsid w:val="00CC23D6"/>
    <w:rsid w:val="00CD37A7"/>
    <w:rsid w:val="00CD6C51"/>
    <w:rsid w:val="00CE4A36"/>
    <w:rsid w:val="00CF0C0B"/>
    <w:rsid w:val="00D01ADA"/>
    <w:rsid w:val="00D020FB"/>
    <w:rsid w:val="00D022E8"/>
    <w:rsid w:val="00D038B8"/>
    <w:rsid w:val="00D0459F"/>
    <w:rsid w:val="00D22006"/>
    <w:rsid w:val="00D238B1"/>
    <w:rsid w:val="00D247FF"/>
    <w:rsid w:val="00D24D4E"/>
    <w:rsid w:val="00D345CE"/>
    <w:rsid w:val="00D34CF2"/>
    <w:rsid w:val="00D37BCB"/>
    <w:rsid w:val="00D463B0"/>
    <w:rsid w:val="00D51BFE"/>
    <w:rsid w:val="00D54C1A"/>
    <w:rsid w:val="00D54C62"/>
    <w:rsid w:val="00D61355"/>
    <w:rsid w:val="00D65244"/>
    <w:rsid w:val="00D655C0"/>
    <w:rsid w:val="00D65B2D"/>
    <w:rsid w:val="00D668EC"/>
    <w:rsid w:val="00D7400F"/>
    <w:rsid w:val="00D77B36"/>
    <w:rsid w:val="00D809AC"/>
    <w:rsid w:val="00D87BD9"/>
    <w:rsid w:val="00D931D1"/>
    <w:rsid w:val="00D94567"/>
    <w:rsid w:val="00D9480B"/>
    <w:rsid w:val="00D95466"/>
    <w:rsid w:val="00D96A48"/>
    <w:rsid w:val="00DA25B7"/>
    <w:rsid w:val="00DA45CD"/>
    <w:rsid w:val="00DB4701"/>
    <w:rsid w:val="00DB7515"/>
    <w:rsid w:val="00DB76C2"/>
    <w:rsid w:val="00DC18AA"/>
    <w:rsid w:val="00DC3FFD"/>
    <w:rsid w:val="00DC6E02"/>
    <w:rsid w:val="00DC7956"/>
    <w:rsid w:val="00DC7A70"/>
    <w:rsid w:val="00DC7B86"/>
    <w:rsid w:val="00DD0620"/>
    <w:rsid w:val="00DD13A3"/>
    <w:rsid w:val="00DD3016"/>
    <w:rsid w:val="00DD4E2F"/>
    <w:rsid w:val="00DD6030"/>
    <w:rsid w:val="00DE6972"/>
    <w:rsid w:val="00DF4CB7"/>
    <w:rsid w:val="00DF6BBC"/>
    <w:rsid w:val="00E00638"/>
    <w:rsid w:val="00E00A87"/>
    <w:rsid w:val="00E01135"/>
    <w:rsid w:val="00E04232"/>
    <w:rsid w:val="00E05160"/>
    <w:rsid w:val="00E10257"/>
    <w:rsid w:val="00E120FD"/>
    <w:rsid w:val="00E167F6"/>
    <w:rsid w:val="00E175B8"/>
    <w:rsid w:val="00E208F9"/>
    <w:rsid w:val="00E20B81"/>
    <w:rsid w:val="00E22B66"/>
    <w:rsid w:val="00E23157"/>
    <w:rsid w:val="00E231DF"/>
    <w:rsid w:val="00E308A4"/>
    <w:rsid w:val="00E362CA"/>
    <w:rsid w:val="00E44515"/>
    <w:rsid w:val="00E47829"/>
    <w:rsid w:val="00E617E3"/>
    <w:rsid w:val="00E62CE8"/>
    <w:rsid w:val="00E62FBD"/>
    <w:rsid w:val="00E6348A"/>
    <w:rsid w:val="00E66DF2"/>
    <w:rsid w:val="00E67D74"/>
    <w:rsid w:val="00E67F30"/>
    <w:rsid w:val="00E707BD"/>
    <w:rsid w:val="00E714C7"/>
    <w:rsid w:val="00E77CD3"/>
    <w:rsid w:val="00E77D2D"/>
    <w:rsid w:val="00E82BBC"/>
    <w:rsid w:val="00E83EAC"/>
    <w:rsid w:val="00E840E7"/>
    <w:rsid w:val="00E87075"/>
    <w:rsid w:val="00E87293"/>
    <w:rsid w:val="00E91FF6"/>
    <w:rsid w:val="00E93BCF"/>
    <w:rsid w:val="00E96775"/>
    <w:rsid w:val="00EA4138"/>
    <w:rsid w:val="00EC1091"/>
    <w:rsid w:val="00ED1D8C"/>
    <w:rsid w:val="00ED4184"/>
    <w:rsid w:val="00ED77EE"/>
    <w:rsid w:val="00EE0492"/>
    <w:rsid w:val="00EE70C9"/>
    <w:rsid w:val="00EF053B"/>
    <w:rsid w:val="00EF10F1"/>
    <w:rsid w:val="00EF165F"/>
    <w:rsid w:val="00EF3A49"/>
    <w:rsid w:val="00F000B2"/>
    <w:rsid w:val="00F042D9"/>
    <w:rsid w:val="00F053F7"/>
    <w:rsid w:val="00F06D4C"/>
    <w:rsid w:val="00F16732"/>
    <w:rsid w:val="00F201C9"/>
    <w:rsid w:val="00F20895"/>
    <w:rsid w:val="00F231CB"/>
    <w:rsid w:val="00F250D8"/>
    <w:rsid w:val="00F26588"/>
    <w:rsid w:val="00F272C4"/>
    <w:rsid w:val="00F303F9"/>
    <w:rsid w:val="00F320E0"/>
    <w:rsid w:val="00F3409C"/>
    <w:rsid w:val="00F37CE0"/>
    <w:rsid w:val="00F42BFA"/>
    <w:rsid w:val="00F46DEC"/>
    <w:rsid w:val="00F46E2A"/>
    <w:rsid w:val="00F476AF"/>
    <w:rsid w:val="00F5171E"/>
    <w:rsid w:val="00F62372"/>
    <w:rsid w:val="00F64244"/>
    <w:rsid w:val="00F67C2B"/>
    <w:rsid w:val="00F727C3"/>
    <w:rsid w:val="00F7304D"/>
    <w:rsid w:val="00F908DB"/>
    <w:rsid w:val="00F91662"/>
    <w:rsid w:val="00F91A7F"/>
    <w:rsid w:val="00F970AE"/>
    <w:rsid w:val="00FB05BD"/>
    <w:rsid w:val="00FB6821"/>
    <w:rsid w:val="00FC20BD"/>
    <w:rsid w:val="00FC438B"/>
    <w:rsid w:val="00FD060A"/>
    <w:rsid w:val="00FD1401"/>
    <w:rsid w:val="00FD1CDF"/>
    <w:rsid w:val="00FD4A1A"/>
    <w:rsid w:val="00FE3E3E"/>
    <w:rsid w:val="00FF4BD7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4966A8"/>
  <w15:docId w15:val="{9DF7AA72-7A41-4CE9-86DD-23379F55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basedOn w:val="Numatytasispastraiposriftas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rsid w:val="00F2658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26588"/>
    <w:rPr>
      <w:sz w:val="24"/>
      <w:lang w:eastAsia="en-US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3E70C6"/>
    <w:rPr>
      <w:sz w:val="24"/>
      <w:szCs w:val="24"/>
      <w:lang w:val="en-GB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1AD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1ADA"/>
    <w:rPr>
      <w:rFonts w:ascii="Tahoma" w:hAnsi="Tahoma" w:cs="Tahoma"/>
      <w:sz w:val="16"/>
      <w:szCs w:val="16"/>
      <w:lang w:val="en-US" w:eastAsia="en-US"/>
    </w:rPr>
  </w:style>
  <w:style w:type="character" w:customStyle="1" w:styleId="PoratDiagrama">
    <w:name w:val="Poraštė Diagrama"/>
    <w:basedOn w:val="Numatytasispastraiposriftas"/>
    <w:link w:val="Porat"/>
    <w:rsid w:val="00F970AE"/>
    <w:rPr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F970AE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970AE"/>
    <w:rPr>
      <w:lang w:val="en-US" w:eastAsia="en-US"/>
    </w:rPr>
  </w:style>
  <w:style w:type="paragraph" w:styleId="prastasiniatinklio">
    <w:name w:val="Normal (Web)"/>
    <w:basedOn w:val="prastasis"/>
    <w:uiPriority w:val="99"/>
    <w:unhideWhenUsed/>
    <w:qFormat/>
    <w:rsid w:val="00017E77"/>
    <w:pPr>
      <w:spacing w:after="120"/>
    </w:pPr>
  </w:style>
  <w:style w:type="paragraph" w:customStyle="1" w:styleId="CharChar">
    <w:name w:val="Char Char"/>
    <w:basedOn w:val="prastasis"/>
    <w:rsid w:val="00D37BCB"/>
    <w:pPr>
      <w:spacing w:after="160" w:line="240" w:lineRule="exact"/>
    </w:pPr>
    <w:rPr>
      <w:rFonts w:ascii="Tahoma" w:hAnsi="Tahoma"/>
    </w:rPr>
  </w:style>
  <w:style w:type="paragraph" w:styleId="Betarp">
    <w:name w:val="No Spacing"/>
    <w:uiPriority w:val="1"/>
    <w:qFormat/>
    <w:rsid w:val="001505D7"/>
    <w:rPr>
      <w:lang w:val="en-US" w:eastAsia="en-US"/>
    </w:rPr>
  </w:style>
  <w:style w:type="table" w:styleId="Lentelstinklelis">
    <w:name w:val="Table Grid"/>
    <w:basedOn w:val="prastojilentel"/>
    <w:uiPriority w:val="59"/>
    <w:rsid w:val="00406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92F5C"/>
    <w:pPr>
      <w:ind w:left="720"/>
      <w:contextualSpacing/>
    </w:pPr>
  </w:style>
  <w:style w:type="paragraph" w:customStyle="1" w:styleId="Default">
    <w:name w:val="Default"/>
    <w:rsid w:val="0075483B"/>
    <w:pPr>
      <w:pBdr>
        <w:top w:val="nil"/>
        <w:left w:val="nil"/>
        <w:bottom w:val="nil"/>
        <w:right w:val="nil"/>
        <w:between w:val="nil"/>
        <w:bar w:val="nil"/>
      </w:pBdr>
      <w:spacing w:line="320" w:lineRule="atLeast"/>
    </w:pPr>
    <w:rPr>
      <w:rFonts w:ascii="Arial" w:eastAsia="Arial" w:hAnsi="Arial" w:cs="Arial"/>
      <w:color w:val="000000"/>
      <w:sz w:val="16"/>
      <w:szCs w:val="16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rbuotojas\Application%20Data\Microsoft\&#352;ablonai\Taryba_Spr_Proj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6FB2E-3C97-4491-B7D8-A73D68001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1</TotalTime>
  <Pages>3</Pages>
  <Words>3124</Words>
  <Characters>1781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cp:lastPrinted>2025-09-03T12:19:00Z</cp:lastPrinted>
  <dcterms:created xsi:type="dcterms:W3CDTF">2026-04-17T06:09:00Z</dcterms:created>
  <dcterms:modified xsi:type="dcterms:W3CDTF">2026-04-17T06:09:00Z</dcterms:modified>
</cp:coreProperties>
</file>